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FD7" w:rsidRPr="00082DE4" w:rsidRDefault="00AE2FD7" w:rsidP="00F22B02">
      <w:pPr>
        <w:ind w:left="-709" w:firstLine="0"/>
        <w:jc w:val="center"/>
        <w:rPr>
          <w:rFonts w:ascii="Times New Roman" w:hAnsi="Times New Roman"/>
          <w:b/>
          <w:sz w:val="24"/>
          <w:szCs w:val="24"/>
        </w:rPr>
      </w:pPr>
      <w:r w:rsidRPr="001F7998">
        <w:rPr>
          <w:rFonts w:ascii="Times New Roman" w:hAnsi="Times New Roman"/>
          <w:b/>
          <w:sz w:val="24"/>
          <w:szCs w:val="24"/>
          <w:lang w:val="uk-UA"/>
        </w:rPr>
        <w:t>Тест на тему:</w:t>
      </w:r>
      <w:r w:rsidRPr="001F7998">
        <w:rPr>
          <w:rFonts w:ascii="Times New Roman" w:hAnsi="Times New Roman"/>
          <w:b/>
          <w:sz w:val="24"/>
          <w:szCs w:val="24"/>
        </w:rPr>
        <w:t xml:space="preserve"> </w:t>
      </w:r>
      <w:r w:rsidRPr="00082DE4">
        <w:rPr>
          <w:rFonts w:ascii="Times New Roman" w:hAnsi="Times New Roman"/>
          <w:b/>
          <w:sz w:val="24"/>
          <w:szCs w:val="24"/>
          <w:lang w:val="uk-UA"/>
        </w:rPr>
        <w:t>Віруси та антивірусні програми</w:t>
      </w:r>
    </w:p>
    <w:p w:rsidR="00AE2FD7" w:rsidRPr="00082DE4" w:rsidRDefault="00AE2FD7" w:rsidP="0004753F">
      <w:pPr>
        <w:ind w:left="0" w:firstLine="0"/>
        <w:rPr>
          <w:rStyle w:val="Strong"/>
          <w:rFonts w:ascii="Times New Roman" w:hAnsi="Times New Roman"/>
          <w:sz w:val="24"/>
          <w:szCs w:val="24"/>
          <w:lang w:val="uk-UA"/>
        </w:rPr>
      </w:pPr>
    </w:p>
    <w:p w:rsidR="00AE2FD7" w:rsidRPr="001F7998" w:rsidRDefault="00AE2FD7" w:rsidP="001F7998">
      <w:pPr>
        <w:ind w:left="993" w:hanging="993"/>
        <w:rPr>
          <w:rFonts w:ascii="Times New Roman" w:hAnsi="Times New Roman"/>
          <w:b/>
          <w:bCs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№1 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 xml:space="preserve"> Комп'ютерні віруси: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eastAsia="ru-RU"/>
        </w:rPr>
        <w:t>a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виникають у зв'язку зі збоями в апаратних засобах комп'ютера;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eastAsia="ru-RU"/>
        </w:rPr>
        <w:t>b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пишуться людьми спеціально для нанесення шкоди користувачам ПК;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eastAsia="ru-RU"/>
        </w:rPr>
        <w:t>c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зароджуються при роботі невірно написаних програмних продуктів;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eastAsia="ru-RU"/>
        </w:rPr>
        <w:t>d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є наслідком помилок в ОС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</w:p>
    <w:p w:rsidR="00AE2FD7" w:rsidRPr="00AA1167" w:rsidRDefault="00AE2FD7" w:rsidP="001F7998">
      <w:pPr>
        <w:ind w:left="993" w:hanging="993"/>
        <w:rPr>
          <w:rFonts w:ascii="Times New Roman" w:hAnsi="Times New Roman"/>
          <w:b/>
          <w:bCs/>
          <w:sz w:val="24"/>
          <w:szCs w:val="24"/>
          <w:lang w:val="uk-UA" w:eastAsia="ru-RU"/>
        </w:rPr>
      </w:pPr>
    </w:p>
    <w:p w:rsidR="00AE2FD7" w:rsidRPr="00AA1167" w:rsidRDefault="00AE2FD7" w:rsidP="001F7998">
      <w:pPr>
        <w:ind w:left="993" w:hanging="993"/>
        <w:rPr>
          <w:rFonts w:ascii="Times New Roman" w:hAnsi="Times New Roman"/>
          <w:b/>
          <w:bCs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b/>
          <w:bCs/>
          <w:sz w:val="24"/>
          <w:szCs w:val="24"/>
          <w:lang w:val="uk-UA" w:eastAsia="ru-RU"/>
        </w:rPr>
        <w:t>Питання №</w:t>
      </w:r>
      <w:r w:rsidRPr="001F7998">
        <w:rPr>
          <w:rFonts w:ascii="Times New Roman" w:hAnsi="Times New Roman"/>
          <w:b/>
          <w:bCs/>
          <w:sz w:val="24"/>
          <w:szCs w:val="24"/>
          <w:lang w:val="uk-UA" w:eastAsia="ru-RU"/>
        </w:rPr>
        <w:t>2</w:t>
      </w:r>
      <w:r w:rsidRPr="00A1111F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 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 xml:space="preserve"> Відмітними особливостями комп'ютерного вірусу є: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значний обсяг програмного коду;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b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здатність до підвищення завадостійкості операційної системи;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c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здатність до самостійного запуску і багаторазово</w:t>
      </w:r>
      <w:r>
        <w:rPr>
          <w:rFonts w:ascii="Times New Roman" w:hAnsi="Times New Roman"/>
          <w:sz w:val="24"/>
          <w:szCs w:val="24"/>
          <w:lang w:val="uk-UA" w:eastAsia="ru-RU"/>
        </w:rPr>
        <w:t>го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 xml:space="preserve"> копіювання коду, до створення перешкод коректної роботи комп'ютера;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d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необхідність запуску з боку користувача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</w:p>
    <w:p w:rsidR="00AE2FD7" w:rsidRPr="008D5729" w:rsidRDefault="00AE2FD7" w:rsidP="001F7998">
      <w:pPr>
        <w:ind w:left="993" w:hanging="993"/>
        <w:rPr>
          <w:rFonts w:ascii="Times New Roman" w:hAnsi="Times New Roman"/>
          <w:b/>
          <w:bCs/>
          <w:sz w:val="24"/>
          <w:szCs w:val="24"/>
          <w:lang w:val="uk-UA" w:eastAsia="ru-RU"/>
        </w:rPr>
      </w:pPr>
    </w:p>
    <w:p w:rsidR="00AE2FD7" w:rsidRPr="008D5729" w:rsidRDefault="00AE2FD7" w:rsidP="001F7998">
      <w:pPr>
        <w:ind w:left="993" w:hanging="993"/>
        <w:rPr>
          <w:rFonts w:ascii="Times New Roman" w:hAnsi="Times New Roman"/>
          <w:b/>
          <w:bCs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b/>
          <w:bCs/>
          <w:sz w:val="24"/>
          <w:szCs w:val="24"/>
          <w:lang w:val="uk-UA" w:eastAsia="ru-RU"/>
        </w:rPr>
        <w:t>Питання №</w:t>
      </w:r>
      <w:r w:rsidRPr="001F7998">
        <w:rPr>
          <w:rFonts w:ascii="Times New Roman" w:hAnsi="Times New Roman"/>
          <w:b/>
          <w:bCs/>
          <w:sz w:val="24"/>
          <w:szCs w:val="24"/>
          <w:lang w:val="uk-UA" w:eastAsia="ru-RU"/>
        </w:rPr>
        <w:t>3</w:t>
      </w:r>
      <w:r w:rsidRPr="00A1111F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 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 xml:space="preserve"> Завантажувальні віруси характеризуються тим, що: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вражають завантажувальні сектори дисків;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b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вражають програми початку їх роботи;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c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запускаються при запуску комп'ютера;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d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 xml:space="preserve">) змінюють весь код 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пошкодженого 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 xml:space="preserve"> файлу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</w:p>
    <w:p w:rsidR="00AE2FD7" w:rsidRPr="008D5729" w:rsidRDefault="00AE2FD7" w:rsidP="001F7998">
      <w:pPr>
        <w:ind w:left="993" w:hanging="993"/>
        <w:rPr>
          <w:rFonts w:ascii="Times New Roman" w:hAnsi="Times New Roman"/>
          <w:b/>
          <w:bCs/>
          <w:sz w:val="24"/>
          <w:szCs w:val="24"/>
          <w:lang w:val="uk-UA" w:eastAsia="ru-RU"/>
        </w:rPr>
      </w:pPr>
    </w:p>
    <w:p w:rsidR="00AE2FD7" w:rsidRPr="008D5729" w:rsidRDefault="00AE2FD7" w:rsidP="001F7998">
      <w:pPr>
        <w:ind w:left="993" w:hanging="993"/>
        <w:rPr>
          <w:rFonts w:ascii="Times New Roman" w:hAnsi="Times New Roman"/>
          <w:b/>
          <w:bCs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b/>
          <w:bCs/>
          <w:sz w:val="24"/>
          <w:szCs w:val="24"/>
          <w:lang w:val="uk-UA" w:eastAsia="ru-RU"/>
        </w:rPr>
        <w:t>Питання №</w:t>
      </w:r>
      <w:r w:rsidRPr="001F7998">
        <w:rPr>
          <w:rFonts w:ascii="Times New Roman" w:hAnsi="Times New Roman"/>
          <w:b/>
          <w:bCs/>
          <w:sz w:val="24"/>
          <w:szCs w:val="24"/>
          <w:lang w:val="uk-UA" w:eastAsia="ru-RU"/>
        </w:rPr>
        <w:t>4</w:t>
      </w:r>
      <w:r w:rsidRPr="00A1111F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 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 xml:space="preserve"> Файловий вірус: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вражає завантажувальні сектори дисків</w:t>
      </w:r>
      <w:r w:rsidRPr="008D5729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b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 xml:space="preserve">) завжди змінює код </w:t>
      </w:r>
      <w:r>
        <w:rPr>
          <w:rFonts w:ascii="Times New Roman" w:hAnsi="Times New Roman"/>
          <w:sz w:val="24"/>
          <w:szCs w:val="24"/>
          <w:lang w:val="uk-UA" w:eastAsia="ru-RU"/>
        </w:rPr>
        <w:t>пошкодженого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 xml:space="preserve"> файлу</w:t>
      </w:r>
      <w:r w:rsidRPr="008D5729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c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завжди міняє довжину файлу;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d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завжди змінює початок і довжину файлу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</w:p>
    <w:p w:rsidR="00AE2FD7" w:rsidRPr="008D5729" w:rsidRDefault="00AE2FD7" w:rsidP="001F7998">
      <w:pPr>
        <w:ind w:left="993" w:hanging="993"/>
        <w:rPr>
          <w:rFonts w:ascii="Times New Roman" w:hAnsi="Times New Roman"/>
          <w:b/>
          <w:bCs/>
          <w:sz w:val="24"/>
          <w:szCs w:val="24"/>
          <w:lang w:val="uk-UA" w:eastAsia="ru-RU"/>
        </w:rPr>
      </w:pPr>
    </w:p>
    <w:p w:rsidR="00AE2FD7" w:rsidRPr="008D5729" w:rsidRDefault="00AE2FD7" w:rsidP="001F7998">
      <w:pPr>
        <w:ind w:left="993" w:hanging="993"/>
        <w:rPr>
          <w:rFonts w:ascii="Times New Roman" w:hAnsi="Times New Roman"/>
          <w:b/>
          <w:bCs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b/>
          <w:bCs/>
          <w:sz w:val="24"/>
          <w:szCs w:val="24"/>
          <w:lang w:val="uk-UA" w:eastAsia="ru-RU"/>
        </w:rPr>
        <w:t>Питання №</w:t>
      </w:r>
      <w:r w:rsidRPr="001F7998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5 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 xml:space="preserve"> Призначення антивірусних програм під назвою детектори: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виявлення і знищення вірусів;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b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контроль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можливих шляхів поширення комп’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ютерних вірусів;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c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виявлення комп'ютерних вірусів;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d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знищення заражених файлів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</w:p>
    <w:p w:rsidR="00AE2FD7" w:rsidRPr="001F7998" w:rsidRDefault="00AE2FD7" w:rsidP="001F7998">
      <w:pPr>
        <w:ind w:left="993" w:hanging="993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E2FD7" w:rsidRPr="005A6E46" w:rsidRDefault="00AE2FD7" w:rsidP="005A6E46">
      <w:pPr>
        <w:ind w:hanging="720"/>
        <w:rPr>
          <w:rFonts w:ascii="Times New Roman" w:hAnsi="Times New Roman"/>
          <w:sz w:val="24"/>
          <w:szCs w:val="24"/>
          <w:lang w:eastAsia="ru-RU"/>
        </w:rPr>
      </w:pPr>
      <w:r w:rsidRPr="005A6E46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Питання №6 </w:t>
      </w:r>
      <w:r w:rsidRPr="005A6E46">
        <w:rPr>
          <w:rFonts w:ascii="Times New Roman" w:hAnsi="Times New Roman"/>
          <w:sz w:val="24"/>
          <w:szCs w:val="24"/>
          <w:lang w:val="uk-UA" w:eastAsia="ru-RU"/>
        </w:rPr>
        <w:t xml:space="preserve"> До антивірусних програм не відносяться:</w:t>
      </w:r>
      <w:r w:rsidRPr="005A6E46">
        <w:rPr>
          <w:rFonts w:ascii="Times New Roman" w:hAnsi="Times New Roman"/>
          <w:sz w:val="24"/>
          <w:szCs w:val="24"/>
          <w:lang w:val="uk-UA" w:eastAsia="ru-RU"/>
        </w:rPr>
        <w:br/>
      </w:r>
      <w:r w:rsidRPr="005A6E46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5A6E46">
        <w:rPr>
          <w:rFonts w:ascii="Times New Roman" w:hAnsi="Times New Roman"/>
          <w:sz w:val="24"/>
          <w:szCs w:val="24"/>
          <w:lang w:val="uk-UA" w:eastAsia="ru-RU"/>
        </w:rPr>
        <w:t>) сторожа;</w:t>
      </w:r>
      <w:r w:rsidRPr="005A6E46">
        <w:rPr>
          <w:rFonts w:ascii="Times New Roman" w:hAnsi="Times New Roman"/>
          <w:sz w:val="24"/>
          <w:szCs w:val="24"/>
          <w:lang w:val="uk-UA" w:eastAsia="ru-RU"/>
        </w:rPr>
        <w:br/>
      </w:r>
      <w:r w:rsidRPr="005A6E46">
        <w:rPr>
          <w:rFonts w:ascii="Times New Roman" w:hAnsi="Times New Roman"/>
          <w:sz w:val="24"/>
          <w:szCs w:val="24"/>
          <w:lang w:val="en-US" w:eastAsia="ru-RU"/>
        </w:rPr>
        <w:t>b</w:t>
      </w:r>
      <w:r w:rsidRPr="005A6E46">
        <w:rPr>
          <w:rFonts w:ascii="Times New Roman" w:hAnsi="Times New Roman"/>
          <w:sz w:val="24"/>
          <w:szCs w:val="24"/>
          <w:lang w:val="uk-UA" w:eastAsia="ru-RU"/>
        </w:rPr>
        <w:t>) інтерпретатори;</w:t>
      </w:r>
      <w:r w:rsidRPr="005A6E46">
        <w:rPr>
          <w:rFonts w:ascii="Times New Roman" w:hAnsi="Times New Roman"/>
          <w:sz w:val="24"/>
          <w:szCs w:val="24"/>
          <w:lang w:val="uk-UA" w:eastAsia="ru-RU"/>
        </w:rPr>
        <w:br/>
      </w:r>
      <w:r w:rsidRPr="005A6E46">
        <w:rPr>
          <w:rFonts w:ascii="Times New Roman" w:hAnsi="Times New Roman"/>
          <w:sz w:val="24"/>
          <w:szCs w:val="24"/>
          <w:lang w:val="en-US" w:eastAsia="ru-RU"/>
        </w:rPr>
        <w:t>c</w:t>
      </w:r>
      <w:r w:rsidRPr="005A6E46">
        <w:rPr>
          <w:rFonts w:ascii="Times New Roman" w:hAnsi="Times New Roman"/>
          <w:sz w:val="24"/>
          <w:szCs w:val="24"/>
          <w:lang w:val="uk-UA" w:eastAsia="ru-RU"/>
        </w:rPr>
        <w:t>) ревізори;</w:t>
      </w:r>
      <w:r w:rsidRPr="005A6E46">
        <w:rPr>
          <w:rFonts w:ascii="Times New Roman" w:hAnsi="Times New Roman"/>
          <w:sz w:val="24"/>
          <w:szCs w:val="24"/>
          <w:lang w:val="uk-UA" w:eastAsia="ru-RU"/>
        </w:rPr>
        <w:br/>
      </w:r>
      <w:r w:rsidRPr="005A6E46">
        <w:rPr>
          <w:rFonts w:ascii="Times New Roman" w:hAnsi="Times New Roman"/>
          <w:sz w:val="24"/>
          <w:szCs w:val="24"/>
          <w:lang w:val="en-US" w:eastAsia="ru-RU"/>
        </w:rPr>
        <w:t>d</w:t>
      </w:r>
      <w:r w:rsidRPr="005A6E46">
        <w:rPr>
          <w:rFonts w:ascii="Times New Roman" w:hAnsi="Times New Roman"/>
          <w:sz w:val="24"/>
          <w:szCs w:val="24"/>
          <w:lang w:val="uk-UA" w:eastAsia="ru-RU"/>
        </w:rPr>
        <w:t>) вакцини</w:t>
      </w:r>
      <w:r w:rsidRPr="005A6E46">
        <w:rPr>
          <w:rFonts w:ascii="Times New Roman" w:hAnsi="Times New Roman"/>
          <w:sz w:val="24"/>
          <w:szCs w:val="24"/>
          <w:lang w:val="uk-UA" w:eastAsia="ru-RU"/>
        </w:rPr>
        <w:br/>
      </w:r>
    </w:p>
    <w:p w:rsidR="00AE2FD7" w:rsidRPr="001F7998" w:rsidRDefault="00AE2FD7" w:rsidP="001F7998">
      <w:pPr>
        <w:ind w:left="993" w:hanging="993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E2FD7" w:rsidRPr="001F7998" w:rsidRDefault="00AE2FD7" w:rsidP="001F7998">
      <w:pPr>
        <w:ind w:left="993" w:hanging="993"/>
        <w:rPr>
          <w:rFonts w:ascii="Times New Roman" w:hAnsi="Times New Roman"/>
          <w:sz w:val="24"/>
          <w:szCs w:val="24"/>
          <w:lang w:eastAsia="ru-RU"/>
        </w:rPr>
      </w:pPr>
      <w:r w:rsidRPr="00A1111F">
        <w:rPr>
          <w:rFonts w:ascii="Times New Roman" w:hAnsi="Times New Roman"/>
          <w:b/>
          <w:bCs/>
          <w:sz w:val="24"/>
          <w:szCs w:val="24"/>
          <w:lang w:val="uk-UA" w:eastAsia="ru-RU"/>
        </w:rPr>
        <w:t>Питання №</w:t>
      </w:r>
      <w:r w:rsidRPr="001F7998">
        <w:rPr>
          <w:rFonts w:ascii="Times New Roman" w:hAnsi="Times New Roman"/>
          <w:b/>
          <w:bCs/>
          <w:sz w:val="24"/>
          <w:szCs w:val="24"/>
          <w:lang w:val="uk-UA" w:eastAsia="ru-RU"/>
        </w:rPr>
        <w:t>7</w:t>
      </w:r>
      <w:r w:rsidRPr="00A1111F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 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До яких вірусів належить "троянський кінь"?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макро-віруси;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b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інтернет-хробаки;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c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скрипт-віруси;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d</w:t>
      </w:r>
      <w:r>
        <w:rPr>
          <w:rFonts w:ascii="Times New Roman" w:hAnsi="Times New Roman"/>
          <w:sz w:val="24"/>
          <w:szCs w:val="24"/>
          <w:lang w:val="uk-UA" w:eastAsia="ru-RU"/>
        </w:rPr>
        <w:t>) завантажувальні віруси</w:t>
      </w:r>
    </w:p>
    <w:p w:rsidR="00AE2FD7" w:rsidRPr="005A6E46" w:rsidRDefault="00AE2FD7" w:rsidP="001F7998">
      <w:pPr>
        <w:ind w:left="993" w:hanging="993"/>
        <w:rPr>
          <w:rFonts w:ascii="Times New Roman" w:hAnsi="Times New Roman"/>
          <w:sz w:val="24"/>
          <w:szCs w:val="24"/>
          <w:lang w:eastAsia="ru-RU"/>
        </w:rPr>
      </w:pPr>
    </w:p>
    <w:p w:rsidR="00AE2FD7" w:rsidRPr="008D5729" w:rsidRDefault="00AE2FD7" w:rsidP="001F7998">
      <w:pPr>
        <w:ind w:left="0" w:firstLine="0"/>
        <w:rPr>
          <w:rFonts w:ascii="Times New Roman" w:hAnsi="Times New Roman"/>
          <w:sz w:val="24"/>
          <w:szCs w:val="24"/>
          <w:lang w:eastAsia="ru-RU"/>
        </w:rPr>
      </w:pP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</w:p>
    <w:p w:rsidR="00AE2FD7" w:rsidRPr="008D5729" w:rsidRDefault="00AE2FD7" w:rsidP="001F7998">
      <w:pPr>
        <w:ind w:left="993" w:hanging="993"/>
        <w:rPr>
          <w:rFonts w:ascii="Times New Roman" w:hAnsi="Times New Roman"/>
          <w:sz w:val="24"/>
          <w:szCs w:val="24"/>
          <w:lang w:eastAsia="ru-RU"/>
        </w:rPr>
      </w:pPr>
      <w:r w:rsidRPr="00A1111F">
        <w:rPr>
          <w:rFonts w:ascii="Times New Roman" w:hAnsi="Times New Roman"/>
          <w:b/>
          <w:bCs/>
          <w:sz w:val="24"/>
          <w:szCs w:val="24"/>
          <w:lang w:val="uk-UA" w:eastAsia="ru-RU"/>
        </w:rPr>
        <w:t>Питання №</w:t>
      </w:r>
      <w:r w:rsidRPr="001F7998">
        <w:rPr>
          <w:rFonts w:ascii="Times New Roman" w:hAnsi="Times New Roman"/>
          <w:b/>
          <w:bCs/>
          <w:sz w:val="24"/>
          <w:szCs w:val="24"/>
          <w:lang w:val="uk-UA" w:eastAsia="ru-RU"/>
        </w:rPr>
        <w:t>8</w:t>
      </w:r>
      <w:r w:rsidRPr="00A1111F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 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Які файли заражають макро-віруси?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виконавчі;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b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графічні та звукові;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c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 xml:space="preserve">) файли документів </w:t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Word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 xml:space="preserve"> і електронних таблиць </w:t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Excel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d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 xml:space="preserve">) </w:t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html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 xml:space="preserve"> документи.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</w:p>
    <w:p w:rsidR="00AE2FD7" w:rsidRPr="008D5729" w:rsidRDefault="00AE2FD7" w:rsidP="001F7998">
      <w:pPr>
        <w:ind w:left="0" w:firstLine="0"/>
        <w:rPr>
          <w:rFonts w:ascii="Times New Roman" w:hAnsi="Times New Roman"/>
          <w:sz w:val="24"/>
          <w:szCs w:val="24"/>
          <w:lang w:eastAsia="ru-RU"/>
        </w:rPr>
      </w:pP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</w:p>
    <w:p w:rsidR="00AE2FD7" w:rsidRPr="001F7998" w:rsidRDefault="00AE2FD7" w:rsidP="001F7998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b/>
          <w:bCs/>
          <w:sz w:val="24"/>
          <w:szCs w:val="24"/>
          <w:lang w:val="uk-UA" w:eastAsia="ru-RU"/>
        </w:rPr>
        <w:t>Питання №</w:t>
      </w:r>
      <w:r w:rsidRPr="001F7998">
        <w:rPr>
          <w:rFonts w:ascii="Times New Roman" w:hAnsi="Times New Roman"/>
          <w:b/>
          <w:bCs/>
          <w:sz w:val="24"/>
          <w:szCs w:val="24"/>
          <w:lang w:val="uk-UA" w:eastAsia="ru-RU"/>
        </w:rPr>
        <w:t>9</w:t>
      </w:r>
      <w:r w:rsidRPr="00A1111F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 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 xml:space="preserve"> Який вид комп'ютерних вірусів впроваджується і вражає виконавчі файли з розширенням *.</w:t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exe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, *.</w:t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com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?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файлові віруси;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b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завантажувальні віруси;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c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макро-віруси;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d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) мережеві віруси</w:t>
      </w:r>
    </w:p>
    <w:p w:rsidR="00AE2FD7" w:rsidRPr="008D5729" w:rsidRDefault="00AE2FD7" w:rsidP="001F7998">
      <w:pPr>
        <w:ind w:left="993" w:hanging="993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E2FD7" w:rsidRPr="001F7998" w:rsidRDefault="00AE2FD7" w:rsidP="001F7998">
      <w:pPr>
        <w:ind w:left="993" w:hanging="993"/>
        <w:rPr>
          <w:rFonts w:ascii="Times New Roman" w:hAnsi="Times New Roman"/>
          <w:sz w:val="24"/>
          <w:szCs w:val="24"/>
          <w:lang w:val="uk-UA" w:eastAsia="ru-RU"/>
        </w:rPr>
      </w:pPr>
      <w:r w:rsidRPr="00A1111F">
        <w:rPr>
          <w:rFonts w:ascii="Times New Roman" w:hAnsi="Times New Roman"/>
          <w:b/>
          <w:bCs/>
          <w:sz w:val="24"/>
          <w:szCs w:val="24"/>
          <w:lang w:val="uk-UA" w:eastAsia="ru-RU"/>
        </w:rPr>
        <w:t>Питання №1</w:t>
      </w:r>
      <w:r w:rsidRPr="001F7998">
        <w:rPr>
          <w:rFonts w:ascii="Times New Roman" w:hAnsi="Times New Roman"/>
          <w:b/>
          <w:bCs/>
          <w:sz w:val="24"/>
          <w:szCs w:val="24"/>
          <w:lang w:val="uk-UA" w:eastAsia="ru-RU"/>
        </w:rPr>
        <w:t>0</w:t>
      </w:r>
      <w:r w:rsidRPr="00A1111F">
        <w:rPr>
          <w:rFonts w:ascii="Times New Roman" w:hAnsi="Times New Roman"/>
          <w:b/>
          <w:bCs/>
          <w:sz w:val="24"/>
          <w:szCs w:val="24"/>
          <w:lang w:val="uk-UA" w:eastAsia="ru-RU"/>
        </w:rPr>
        <w:t xml:space="preserve"> 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Яка з програм не відноситься до антивірусів?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a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 xml:space="preserve">) </w:t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Norton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Antivirus</w:t>
      </w:r>
      <w:r w:rsidRPr="008D5729">
        <w:rPr>
          <w:rFonts w:ascii="Times New Roman" w:hAnsi="Times New Roman"/>
          <w:sz w:val="24"/>
          <w:szCs w:val="24"/>
          <w:lang w:eastAsia="ru-RU"/>
        </w:rPr>
        <w:t>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b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 xml:space="preserve">) </w:t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Anti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Virus</w:t>
      </w:r>
      <w:r w:rsidRPr="008D5729">
        <w:rPr>
          <w:rFonts w:ascii="Times New Roman" w:hAnsi="Times New Roman"/>
          <w:sz w:val="24"/>
          <w:szCs w:val="24"/>
          <w:lang w:eastAsia="ru-RU"/>
        </w:rPr>
        <w:t>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c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 xml:space="preserve">) </w:t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Dr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.</w:t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Web</w:t>
      </w:r>
      <w:r w:rsidRPr="008D5729">
        <w:rPr>
          <w:rFonts w:ascii="Times New Roman" w:hAnsi="Times New Roman"/>
          <w:sz w:val="24"/>
          <w:szCs w:val="24"/>
          <w:lang w:eastAsia="ru-RU"/>
        </w:rPr>
        <w:t>;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br/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d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 xml:space="preserve">) </w:t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Vrach</w:t>
      </w:r>
      <w:r w:rsidRPr="001F7998">
        <w:rPr>
          <w:rFonts w:ascii="Times New Roman" w:hAnsi="Times New Roman"/>
          <w:sz w:val="24"/>
          <w:szCs w:val="24"/>
          <w:lang w:val="uk-UA" w:eastAsia="ru-RU"/>
        </w:rPr>
        <w:t>-</w:t>
      </w:r>
      <w:r w:rsidRPr="001F7998">
        <w:rPr>
          <w:rFonts w:ascii="Times New Roman" w:hAnsi="Times New Roman"/>
          <w:sz w:val="24"/>
          <w:szCs w:val="24"/>
          <w:lang w:val="en-US" w:eastAsia="ru-RU"/>
        </w:rPr>
        <w:t>Antivirus</w:t>
      </w:r>
    </w:p>
    <w:p w:rsidR="00AE2FD7" w:rsidRPr="008D5729" w:rsidRDefault="00AE2FD7" w:rsidP="001F7998">
      <w:pPr>
        <w:pStyle w:val="ListParagraph"/>
        <w:ind w:left="371" w:firstLine="0"/>
        <w:rPr>
          <w:rFonts w:ascii="Times New Roman" w:hAnsi="Times New Roman"/>
          <w:sz w:val="24"/>
          <w:szCs w:val="24"/>
          <w:u w:val="single"/>
        </w:rPr>
      </w:pPr>
    </w:p>
    <w:p w:rsidR="00AE2FD7" w:rsidRPr="001F7998" w:rsidRDefault="00AE2FD7" w:rsidP="001F7998">
      <w:pPr>
        <w:pStyle w:val="ListParagraph"/>
        <w:ind w:left="0" w:firstLine="0"/>
        <w:rPr>
          <w:rFonts w:ascii="Times New Roman" w:hAnsi="Times New Roman"/>
          <w:sz w:val="24"/>
          <w:szCs w:val="24"/>
          <w:u w:val="single"/>
          <w:lang w:val="en-US"/>
        </w:rPr>
      </w:pPr>
    </w:p>
    <w:sectPr w:rsidR="00AE2FD7" w:rsidRPr="001F7998" w:rsidSect="009A58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2FD7" w:rsidRDefault="00AE2FD7" w:rsidP="008502DE">
      <w:r>
        <w:separator/>
      </w:r>
    </w:p>
  </w:endnote>
  <w:endnote w:type="continuationSeparator" w:id="0">
    <w:p w:rsidR="00AE2FD7" w:rsidRDefault="00AE2FD7" w:rsidP="008502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FD7" w:rsidRDefault="00AE2FD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FD7" w:rsidRDefault="00AE2FD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FD7" w:rsidRDefault="00AE2FD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2FD7" w:rsidRDefault="00AE2FD7" w:rsidP="008502DE">
      <w:r>
        <w:separator/>
      </w:r>
    </w:p>
  </w:footnote>
  <w:footnote w:type="continuationSeparator" w:id="0">
    <w:p w:rsidR="00AE2FD7" w:rsidRDefault="00AE2FD7" w:rsidP="008502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FD7" w:rsidRDefault="00AE2FD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FD7" w:rsidRPr="00C1282D" w:rsidRDefault="00AE2FD7" w:rsidP="008502DE">
    <w:pPr>
      <w:pStyle w:val="Header"/>
      <w:jc w:val="right"/>
      <w:rPr>
        <w:rFonts w:ascii="Times New Roman" w:hAnsi="Times New Roman"/>
        <w:sz w:val="20"/>
        <w:szCs w:val="20"/>
      </w:rPr>
    </w:pPr>
    <w:r w:rsidRPr="00C1282D">
      <w:rPr>
        <w:rFonts w:ascii="Times New Roman" w:hAnsi="Times New Roman"/>
        <w:sz w:val="20"/>
        <w:szCs w:val="20"/>
      </w:rPr>
      <w:t>Слов’янськ Донецької області</w:t>
    </w:r>
  </w:p>
  <w:p w:rsidR="00AE2FD7" w:rsidRPr="00C1282D" w:rsidRDefault="00AE2FD7" w:rsidP="008502DE">
    <w:pPr>
      <w:pStyle w:val="Header"/>
      <w:jc w:val="right"/>
      <w:rPr>
        <w:rFonts w:ascii="Times New Roman" w:hAnsi="Times New Roman"/>
        <w:sz w:val="20"/>
        <w:szCs w:val="20"/>
      </w:rPr>
    </w:pPr>
    <w:r w:rsidRPr="00C1282D">
      <w:rPr>
        <w:rFonts w:ascii="Times New Roman" w:hAnsi="Times New Roman"/>
        <w:sz w:val="20"/>
        <w:szCs w:val="20"/>
      </w:rPr>
      <w:t>Слов’янський коледж транспортної інфраструктури</w:t>
    </w:r>
  </w:p>
  <w:p w:rsidR="00AE2FD7" w:rsidRPr="00C1282D" w:rsidRDefault="00AE2FD7" w:rsidP="008502DE">
    <w:pPr>
      <w:pStyle w:val="Header"/>
      <w:jc w:val="right"/>
      <w:rPr>
        <w:rFonts w:ascii="Times New Roman" w:hAnsi="Times New Roman"/>
      </w:rPr>
    </w:pPr>
    <w:r w:rsidRPr="00C1282D">
      <w:rPr>
        <w:rFonts w:ascii="Times New Roman" w:hAnsi="Times New Roman"/>
        <w:sz w:val="20"/>
        <w:szCs w:val="20"/>
      </w:rPr>
      <w:t>Викладач: Мельнікова Наталія Олександрівна</w:t>
    </w:r>
  </w:p>
  <w:p w:rsidR="00AE2FD7" w:rsidRDefault="00AE2FD7">
    <w:pPr>
      <w:pStyle w:val="Header"/>
    </w:pPr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FD7" w:rsidRDefault="00AE2FD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20F07"/>
    <w:multiLevelType w:val="hybridMultilevel"/>
    <w:tmpl w:val="5D4C9F6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EF2B18"/>
    <w:multiLevelType w:val="multilevel"/>
    <w:tmpl w:val="C02E2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9C613B3"/>
    <w:multiLevelType w:val="hybridMultilevel"/>
    <w:tmpl w:val="D044486A"/>
    <w:lvl w:ilvl="0" w:tplc="04190017">
      <w:start w:val="1"/>
      <w:numFmt w:val="lowerLetter"/>
      <w:lvlText w:val="%1)"/>
      <w:lvlJc w:val="left"/>
      <w:pPr>
        <w:ind w:left="7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3">
    <w:nsid w:val="11C432FC"/>
    <w:multiLevelType w:val="hybridMultilevel"/>
    <w:tmpl w:val="53E84D5A"/>
    <w:lvl w:ilvl="0" w:tplc="0419000F">
      <w:start w:val="1"/>
      <w:numFmt w:val="decimal"/>
      <w:lvlText w:val="%1."/>
      <w:lvlJc w:val="left"/>
      <w:pPr>
        <w:ind w:left="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  <w:rPr>
        <w:rFonts w:cs="Times New Roman"/>
      </w:rPr>
    </w:lvl>
  </w:abstractNum>
  <w:abstractNum w:abstractNumId="4">
    <w:nsid w:val="1652779A"/>
    <w:multiLevelType w:val="hybridMultilevel"/>
    <w:tmpl w:val="42842EA2"/>
    <w:lvl w:ilvl="0" w:tplc="04190017">
      <w:start w:val="1"/>
      <w:numFmt w:val="lowerLetter"/>
      <w:lvlText w:val="%1)"/>
      <w:lvlJc w:val="left"/>
      <w:pPr>
        <w:ind w:left="22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9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1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80" w:hanging="180"/>
      </w:pPr>
      <w:rPr>
        <w:rFonts w:cs="Times New Roman"/>
      </w:rPr>
    </w:lvl>
  </w:abstractNum>
  <w:abstractNum w:abstractNumId="5">
    <w:nsid w:val="1BB5260D"/>
    <w:multiLevelType w:val="hybridMultilevel"/>
    <w:tmpl w:val="5EC4027C"/>
    <w:lvl w:ilvl="0" w:tplc="E3804736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0B20A32"/>
    <w:multiLevelType w:val="multilevel"/>
    <w:tmpl w:val="8C424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21278B"/>
    <w:multiLevelType w:val="hybridMultilevel"/>
    <w:tmpl w:val="78EA108E"/>
    <w:lvl w:ilvl="0" w:tplc="04190017">
      <w:start w:val="1"/>
      <w:numFmt w:val="lowerLetter"/>
      <w:lvlText w:val="%1)"/>
      <w:lvlJc w:val="left"/>
      <w:pPr>
        <w:ind w:left="109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1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1" w:hanging="180"/>
      </w:pPr>
      <w:rPr>
        <w:rFonts w:cs="Times New Roman"/>
      </w:rPr>
    </w:lvl>
  </w:abstractNum>
  <w:abstractNum w:abstractNumId="8">
    <w:nsid w:val="23E116B5"/>
    <w:multiLevelType w:val="hybridMultilevel"/>
    <w:tmpl w:val="C2189A32"/>
    <w:lvl w:ilvl="0" w:tplc="04190017">
      <w:start w:val="1"/>
      <w:numFmt w:val="lowerLetter"/>
      <w:lvlText w:val="%1)"/>
      <w:lvlJc w:val="left"/>
      <w:pPr>
        <w:ind w:left="371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  <w:rPr>
        <w:rFonts w:cs="Times New Roman"/>
      </w:rPr>
    </w:lvl>
  </w:abstractNum>
  <w:abstractNum w:abstractNumId="9">
    <w:nsid w:val="2AC4649A"/>
    <w:multiLevelType w:val="hybridMultilevel"/>
    <w:tmpl w:val="6F92B1A6"/>
    <w:lvl w:ilvl="0" w:tplc="04190017">
      <w:start w:val="1"/>
      <w:numFmt w:val="lowerLetter"/>
      <w:lvlText w:val="%1)"/>
      <w:lvlJc w:val="left"/>
      <w:pPr>
        <w:ind w:left="109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1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1" w:hanging="180"/>
      </w:pPr>
      <w:rPr>
        <w:rFonts w:cs="Times New Roman"/>
      </w:rPr>
    </w:lvl>
  </w:abstractNum>
  <w:abstractNum w:abstractNumId="10">
    <w:nsid w:val="2DD9164F"/>
    <w:multiLevelType w:val="multilevel"/>
    <w:tmpl w:val="32F8E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21D4F0B"/>
    <w:multiLevelType w:val="multilevel"/>
    <w:tmpl w:val="3F76F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78C3B0B"/>
    <w:multiLevelType w:val="hybridMultilevel"/>
    <w:tmpl w:val="842E6C10"/>
    <w:lvl w:ilvl="0" w:tplc="A1ACD094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A8C4688"/>
    <w:multiLevelType w:val="multilevel"/>
    <w:tmpl w:val="4AFAC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E0E5CB8"/>
    <w:multiLevelType w:val="hybridMultilevel"/>
    <w:tmpl w:val="802CBA18"/>
    <w:lvl w:ilvl="0" w:tplc="04190017">
      <w:start w:val="1"/>
      <w:numFmt w:val="lowerLetter"/>
      <w:lvlText w:val="%1)"/>
      <w:lvlJc w:val="left"/>
      <w:pPr>
        <w:ind w:left="109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1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1" w:hanging="180"/>
      </w:pPr>
      <w:rPr>
        <w:rFonts w:cs="Times New Roman"/>
      </w:rPr>
    </w:lvl>
  </w:abstractNum>
  <w:abstractNum w:abstractNumId="15">
    <w:nsid w:val="3E8A7768"/>
    <w:multiLevelType w:val="multilevel"/>
    <w:tmpl w:val="42CC05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41046D04"/>
    <w:multiLevelType w:val="hybridMultilevel"/>
    <w:tmpl w:val="E5FECCFC"/>
    <w:lvl w:ilvl="0" w:tplc="04190017">
      <w:start w:val="1"/>
      <w:numFmt w:val="lowerLetter"/>
      <w:lvlText w:val="%1)"/>
      <w:lvlJc w:val="left"/>
      <w:pPr>
        <w:ind w:left="1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17">
    <w:nsid w:val="43931122"/>
    <w:multiLevelType w:val="hybridMultilevel"/>
    <w:tmpl w:val="80B0453C"/>
    <w:lvl w:ilvl="0" w:tplc="0F8E40A6">
      <w:start w:val="1"/>
      <w:numFmt w:val="decimal"/>
      <w:lvlText w:val="%1."/>
      <w:lvlJc w:val="left"/>
      <w:pPr>
        <w:ind w:left="371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  <w:rPr>
        <w:rFonts w:cs="Times New Roman"/>
      </w:rPr>
    </w:lvl>
  </w:abstractNum>
  <w:abstractNum w:abstractNumId="18">
    <w:nsid w:val="469F748F"/>
    <w:multiLevelType w:val="hybridMultilevel"/>
    <w:tmpl w:val="E1900CBA"/>
    <w:lvl w:ilvl="0" w:tplc="A1ACD094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6DA5416"/>
    <w:multiLevelType w:val="hybridMultilevel"/>
    <w:tmpl w:val="26A4BB30"/>
    <w:lvl w:ilvl="0" w:tplc="04190017">
      <w:start w:val="1"/>
      <w:numFmt w:val="lowerLetter"/>
      <w:lvlText w:val="%1)"/>
      <w:lvlJc w:val="left"/>
      <w:pPr>
        <w:ind w:left="1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20">
    <w:nsid w:val="49EE6346"/>
    <w:multiLevelType w:val="hybridMultilevel"/>
    <w:tmpl w:val="6004DAE6"/>
    <w:lvl w:ilvl="0" w:tplc="A1ACD094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A1E1724"/>
    <w:multiLevelType w:val="hybridMultilevel"/>
    <w:tmpl w:val="C66257C8"/>
    <w:lvl w:ilvl="0" w:tplc="04190017">
      <w:start w:val="1"/>
      <w:numFmt w:val="lowerLetter"/>
      <w:lvlText w:val="%1)"/>
      <w:lvlJc w:val="left"/>
      <w:pPr>
        <w:ind w:left="7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2">
    <w:nsid w:val="4C0A71C3"/>
    <w:multiLevelType w:val="hybridMultilevel"/>
    <w:tmpl w:val="0C28AC5E"/>
    <w:lvl w:ilvl="0" w:tplc="04190017">
      <w:start w:val="1"/>
      <w:numFmt w:val="lowerLetter"/>
      <w:lvlText w:val="%1)"/>
      <w:lvlJc w:val="left"/>
      <w:pPr>
        <w:ind w:left="371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  <w:rPr>
        <w:rFonts w:cs="Times New Roman"/>
      </w:rPr>
    </w:lvl>
  </w:abstractNum>
  <w:abstractNum w:abstractNumId="23">
    <w:nsid w:val="4C424C09"/>
    <w:multiLevelType w:val="hybridMultilevel"/>
    <w:tmpl w:val="59EAE7D6"/>
    <w:lvl w:ilvl="0" w:tplc="04190017">
      <w:start w:val="1"/>
      <w:numFmt w:val="lowerLetter"/>
      <w:lvlText w:val="%1)"/>
      <w:lvlJc w:val="left"/>
      <w:pPr>
        <w:ind w:left="1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24">
    <w:nsid w:val="4D00468D"/>
    <w:multiLevelType w:val="multilevel"/>
    <w:tmpl w:val="947CC9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534F344E"/>
    <w:multiLevelType w:val="multilevel"/>
    <w:tmpl w:val="96246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55CB0855"/>
    <w:multiLevelType w:val="hybridMultilevel"/>
    <w:tmpl w:val="9F12260E"/>
    <w:lvl w:ilvl="0" w:tplc="04190017">
      <w:start w:val="1"/>
      <w:numFmt w:val="lowerLetter"/>
      <w:lvlText w:val="%1)"/>
      <w:lvlJc w:val="left"/>
      <w:pPr>
        <w:ind w:left="109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1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1" w:hanging="180"/>
      </w:pPr>
      <w:rPr>
        <w:rFonts w:cs="Times New Roman"/>
      </w:rPr>
    </w:lvl>
  </w:abstractNum>
  <w:abstractNum w:abstractNumId="27">
    <w:nsid w:val="56C3326F"/>
    <w:multiLevelType w:val="hybridMultilevel"/>
    <w:tmpl w:val="15A6CAA8"/>
    <w:lvl w:ilvl="0" w:tplc="A1ACD094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FBD17F8"/>
    <w:multiLevelType w:val="hybridMultilevel"/>
    <w:tmpl w:val="595E04A8"/>
    <w:lvl w:ilvl="0" w:tplc="04190017">
      <w:start w:val="1"/>
      <w:numFmt w:val="lowerLetter"/>
      <w:lvlText w:val="%1)"/>
      <w:lvlJc w:val="left"/>
      <w:pPr>
        <w:ind w:left="109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1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1" w:hanging="180"/>
      </w:pPr>
      <w:rPr>
        <w:rFonts w:cs="Times New Roman"/>
      </w:rPr>
    </w:lvl>
  </w:abstractNum>
  <w:abstractNum w:abstractNumId="29">
    <w:nsid w:val="61C7594B"/>
    <w:multiLevelType w:val="multilevel"/>
    <w:tmpl w:val="96246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64EF5FBF"/>
    <w:multiLevelType w:val="hybridMultilevel"/>
    <w:tmpl w:val="E918D2C2"/>
    <w:lvl w:ilvl="0" w:tplc="04190017">
      <w:start w:val="1"/>
      <w:numFmt w:val="lowerLetter"/>
      <w:lvlText w:val="%1)"/>
      <w:lvlJc w:val="left"/>
      <w:pPr>
        <w:ind w:left="1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4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  <w:rPr>
        <w:rFonts w:cs="Times New Roman"/>
      </w:rPr>
    </w:lvl>
  </w:abstractNum>
  <w:abstractNum w:abstractNumId="31">
    <w:nsid w:val="6CCE776B"/>
    <w:multiLevelType w:val="hybridMultilevel"/>
    <w:tmpl w:val="40D0DAC0"/>
    <w:lvl w:ilvl="0" w:tplc="A1ACD094">
      <w:start w:val="1"/>
      <w:numFmt w:val="russianUpper"/>
      <w:lvlText w:val="%1)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2">
    <w:nsid w:val="73850C15"/>
    <w:multiLevelType w:val="multilevel"/>
    <w:tmpl w:val="8B0E10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58E1DC3"/>
    <w:multiLevelType w:val="hybridMultilevel"/>
    <w:tmpl w:val="EF52B0C4"/>
    <w:lvl w:ilvl="0" w:tplc="04190017">
      <w:start w:val="1"/>
      <w:numFmt w:val="lowerLetter"/>
      <w:lvlText w:val="%1)"/>
      <w:lvlJc w:val="left"/>
      <w:pPr>
        <w:ind w:left="371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  <w:rPr>
        <w:rFonts w:cs="Times New Roman"/>
      </w:rPr>
    </w:lvl>
  </w:abstractNum>
  <w:abstractNum w:abstractNumId="34">
    <w:nsid w:val="770E28CD"/>
    <w:multiLevelType w:val="hybridMultilevel"/>
    <w:tmpl w:val="1BEEBEF8"/>
    <w:lvl w:ilvl="0" w:tplc="04190017">
      <w:start w:val="1"/>
      <w:numFmt w:val="lowerLetter"/>
      <w:lvlText w:val="%1)"/>
      <w:lvlJc w:val="left"/>
      <w:pPr>
        <w:ind w:left="109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1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1" w:hanging="180"/>
      </w:pPr>
      <w:rPr>
        <w:rFonts w:cs="Times New Roman"/>
      </w:rPr>
    </w:lvl>
  </w:abstractNum>
  <w:abstractNum w:abstractNumId="35">
    <w:nsid w:val="774028BB"/>
    <w:multiLevelType w:val="hybridMultilevel"/>
    <w:tmpl w:val="8D265AD2"/>
    <w:lvl w:ilvl="0" w:tplc="04190017">
      <w:start w:val="1"/>
      <w:numFmt w:val="lowerLetter"/>
      <w:lvlText w:val="%1)"/>
      <w:lvlJc w:val="left"/>
      <w:pPr>
        <w:ind w:left="15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abstractNum w:abstractNumId="36">
    <w:nsid w:val="77E71EDD"/>
    <w:multiLevelType w:val="hybridMultilevel"/>
    <w:tmpl w:val="677A1C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EA434D2"/>
    <w:multiLevelType w:val="multilevel"/>
    <w:tmpl w:val="449EE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31"/>
  </w:num>
  <w:num w:numId="4">
    <w:abstractNumId w:val="18"/>
  </w:num>
  <w:num w:numId="5">
    <w:abstractNumId w:val="27"/>
  </w:num>
  <w:num w:numId="6">
    <w:abstractNumId w:val="20"/>
  </w:num>
  <w:num w:numId="7">
    <w:abstractNumId w:val="12"/>
  </w:num>
  <w:num w:numId="8">
    <w:abstractNumId w:val="23"/>
  </w:num>
  <w:num w:numId="9">
    <w:abstractNumId w:val="19"/>
  </w:num>
  <w:num w:numId="10">
    <w:abstractNumId w:val="16"/>
  </w:num>
  <w:num w:numId="11">
    <w:abstractNumId w:val="30"/>
  </w:num>
  <w:num w:numId="12">
    <w:abstractNumId w:val="13"/>
  </w:num>
  <w:num w:numId="13">
    <w:abstractNumId w:val="10"/>
  </w:num>
  <w:num w:numId="14">
    <w:abstractNumId w:val="25"/>
  </w:num>
  <w:num w:numId="15">
    <w:abstractNumId w:val="15"/>
  </w:num>
  <w:num w:numId="16">
    <w:abstractNumId w:val="1"/>
  </w:num>
  <w:num w:numId="17">
    <w:abstractNumId w:val="17"/>
  </w:num>
  <w:num w:numId="18">
    <w:abstractNumId w:val="29"/>
  </w:num>
  <w:num w:numId="19">
    <w:abstractNumId w:val="24"/>
  </w:num>
  <w:num w:numId="20">
    <w:abstractNumId w:val="33"/>
  </w:num>
  <w:num w:numId="21">
    <w:abstractNumId w:val="2"/>
  </w:num>
  <w:num w:numId="22">
    <w:abstractNumId w:val="21"/>
  </w:num>
  <w:num w:numId="23">
    <w:abstractNumId w:val="35"/>
  </w:num>
  <w:num w:numId="24">
    <w:abstractNumId w:val="8"/>
  </w:num>
  <w:num w:numId="25">
    <w:abstractNumId w:val="22"/>
  </w:num>
  <w:num w:numId="26">
    <w:abstractNumId w:val="4"/>
  </w:num>
  <w:num w:numId="27">
    <w:abstractNumId w:val="36"/>
  </w:num>
  <w:num w:numId="28">
    <w:abstractNumId w:val="34"/>
  </w:num>
  <w:num w:numId="29">
    <w:abstractNumId w:val="28"/>
  </w:num>
  <w:num w:numId="30">
    <w:abstractNumId w:val="9"/>
  </w:num>
  <w:num w:numId="31">
    <w:abstractNumId w:val="26"/>
  </w:num>
  <w:num w:numId="32">
    <w:abstractNumId w:val="7"/>
  </w:num>
  <w:num w:numId="33">
    <w:abstractNumId w:val="14"/>
  </w:num>
  <w:num w:numId="34">
    <w:abstractNumId w:val="6"/>
  </w:num>
  <w:num w:numId="35">
    <w:abstractNumId w:val="11"/>
  </w:num>
  <w:num w:numId="36">
    <w:abstractNumId w:val="37"/>
  </w:num>
  <w:num w:numId="37">
    <w:abstractNumId w:val="32"/>
  </w:num>
  <w:num w:numId="3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2B02"/>
    <w:rsid w:val="000007C2"/>
    <w:rsid w:val="000011E7"/>
    <w:rsid w:val="000037B0"/>
    <w:rsid w:val="00004EA6"/>
    <w:rsid w:val="000057F9"/>
    <w:rsid w:val="00007E7A"/>
    <w:rsid w:val="00010B25"/>
    <w:rsid w:val="00011E37"/>
    <w:rsid w:val="00012321"/>
    <w:rsid w:val="0001272A"/>
    <w:rsid w:val="00012A63"/>
    <w:rsid w:val="00014D66"/>
    <w:rsid w:val="00015398"/>
    <w:rsid w:val="00015AD6"/>
    <w:rsid w:val="00015BE4"/>
    <w:rsid w:val="000172C1"/>
    <w:rsid w:val="00020870"/>
    <w:rsid w:val="00021B36"/>
    <w:rsid w:val="000225A9"/>
    <w:rsid w:val="00022D80"/>
    <w:rsid w:val="00022E18"/>
    <w:rsid w:val="00024841"/>
    <w:rsid w:val="00026982"/>
    <w:rsid w:val="00026C1B"/>
    <w:rsid w:val="00027081"/>
    <w:rsid w:val="0002797B"/>
    <w:rsid w:val="00027F04"/>
    <w:rsid w:val="00030692"/>
    <w:rsid w:val="00030F38"/>
    <w:rsid w:val="00031CB0"/>
    <w:rsid w:val="000322F0"/>
    <w:rsid w:val="00032C5F"/>
    <w:rsid w:val="00035DE9"/>
    <w:rsid w:val="00036F72"/>
    <w:rsid w:val="00040029"/>
    <w:rsid w:val="00040650"/>
    <w:rsid w:val="00040DE4"/>
    <w:rsid w:val="000415AD"/>
    <w:rsid w:val="00045389"/>
    <w:rsid w:val="000457EC"/>
    <w:rsid w:val="000473B9"/>
    <w:rsid w:val="0004753F"/>
    <w:rsid w:val="00047BE5"/>
    <w:rsid w:val="000512C5"/>
    <w:rsid w:val="00051426"/>
    <w:rsid w:val="00051BD8"/>
    <w:rsid w:val="000528BD"/>
    <w:rsid w:val="00053471"/>
    <w:rsid w:val="00055710"/>
    <w:rsid w:val="00056221"/>
    <w:rsid w:val="00056699"/>
    <w:rsid w:val="00056AFE"/>
    <w:rsid w:val="00060238"/>
    <w:rsid w:val="00060513"/>
    <w:rsid w:val="00062117"/>
    <w:rsid w:val="0006230F"/>
    <w:rsid w:val="00062743"/>
    <w:rsid w:val="000649E6"/>
    <w:rsid w:val="00065817"/>
    <w:rsid w:val="00065FC0"/>
    <w:rsid w:val="00070DB7"/>
    <w:rsid w:val="00071464"/>
    <w:rsid w:val="00072BCB"/>
    <w:rsid w:val="00072C05"/>
    <w:rsid w:val="000731AE"/>
    <w:rsid w:val="000732FD"/>
    <w:rsid w:val="00073946"/>
    <w:rsid w:val="0007453C"/>
    <w:rsid w:val="0007688B"/>
    <w:rsid w:val="000818E8"/>
    <w:rsid w:val="00081F88"/>
    <w:rsid w:val="00082DE4"/>
    <w:rsid w:val="0008318B"/>
    <w:rsid w:val="000834B3"/>
    <w:rsid w:val="00083C87"/>
    <w:rsid w:val="00083E8A"/>
    <w:rsid w:val="00083FEC"/>
    <w:rsid w:val="000842ED"/>
    <w:rsid w:val="00084648"/>
    <w:rsid w:val="0008559A"/>
    <w:rsid w:val="00086030"/>
    <w:rsid w:val="00086C97"/>
    <w:rsid w:val="000871AF"/>
    <w:rsid w:val="000871F8"/>
    <w:rsid w:val="00090F8A"/>
    <w:rsid w:val="000912CD"/>
    <w:rsid w:val="00091B65"/>
    <w:rsid w:val="00091F5F"/>
    <w:rsid w:val="000921E0"/>
    <w:rsid w:val="000927A0"/>
    <w:rsid w:val="000927E5"/>
    <w:rsid w:val="00095107"/>
    <w:rsid w:val="000952D2"/>
    <w:rsid w:val="0009541E"/>
    <w:rsid w:val="000957DE"/>
    <w:rsid w:val="00096AC1"/>
    <w:rsid w:val="00097F18"/>
    <w:rsid w:val="000A0F95"/>
    <w:rsid w:val="000A203D"/>
    <w:rsid w:val="000A28B3"/>
    <w:rsid w:val="000A29CD"/>
    <w:rsid w:val="000A5CA9"/>
    <w:rsid w:val="000A650E"/>
    <w:rsid w:val="000B1ADA"/>
    <w:rsid w:val="000B2D5B"/>
    <w:rsid w:val="000B4F05"/>
    <w:rsid w:val="000B6349"/>
    <w:rsid w:val="000B646F"/>
    <w:rsid w:val="000B7332"/>
    <w:rsid w:val="000B7BE3"/>
    <w:rsid w:val="000C0E85"/>
    <w:rsid w:val="000C0F3B"/>
    <w:rsid w:val="000C23DF"/>
    <w:rsid w:val="000C2D0C"/>
    <w:rsid w:val="000C449A"/>
    <w:rsid w:val="000C4521"/>
    <w:rsid w:val="000D2319"/>
    <w:rsid w:val="000D3D5B"/>
    <w:rsid w:val="000D4963"/>
    <w:rsid w:val="000D4B01"/>
    <w:rsid w:val="000D7AA0"/>
    <w:rsid w:val="000E0AE1"/>
    <w:rsid w:val="000E3C0B"/>
    <w:rsid w:val="000E4EB0"/>
    <w:rsid w:val="000E54CB"/>
    <w:rsid w:val="000E5FE7"/>
    <w:rsid w:val="000E6684"/>
    <w:rsid w:val="000E7D0D"/>
    <w:rsid w:val="000F0EBB"/>
    <w:rsid w:val="000F2399"/>
    <w:rsid w:val="000F2A4C"/>
    <w:rsid w:val="000F2FE5"/>
    <w:rsid w:val="000F3017"/>
    <w:rsid w:val="000F313A"/>
    <w:rsid w:val="000F42F2"/>
    <w:rsid w:val="000F6C8B"/>
    <w:rsid w:val="000F6D0A"/>
    <w:rsid w:val="000F6EEF"/>
    <w:rsid w:val="000F745B"/>
    <w:rsid w:val="000F74C0"/>
    <w:rsid w:val="001002C0"/>
    <w:rsid w:val="0010120D"/>
    <w:rsid w:val="00101593"/>
    <w:rsid w:val="00105840"/>
    <w:rsid w:val="00106631"/>
    <w:rsid w:val="00106ABE"/>
    <w:rsid w:val="00106C76"/>
    <w:rsid w:val="00107A6C"/>
    <w:rsid w:val="00107D32"/>
    <w:rsid w:val="00110EED"/>
    <w:rsid w:val="00111805"/>
    <w:rsid w:val="001122DF"/>
    <w:rsid w:val="00113331"/>
    <w:rsid w:val="00113E87"/>
    <w:rsid w:val="001143BC"/>
    <w:rsid w:val="001148E9"/>
    <w:rsid w:val="001149D1"/>
    <w:rsid w:val="00115250"/>
    <w:rsid w:val="00115594"/>
    <w:rsid w:val="0011571D"/>
    <w:rsid w:val="0011795B"/>
    <w:rsid w:val="00121605"/>
    <w:rsid w:val="00121921"/>
    <w:rsid w:val="00121EBC"/>
    <w:rsid w:val="00122089"/>
    <w:rsid w:val="00122385"/>
    <w:rsid w:val="00125344"/>
    <w:rsid w:val="001254F7"/>
    <w:rsid w:val="00125645"/>
    <w:rsid w:val="00125705"/>
    <w:rsid w:val="00126130"/>
    <w:rsid w:val="001271CD"/>
    <w:rsid w:val="00131124"/>
    <w:rsid w:val="00131D48"/>
    <w:rsid w:val="001344CC"/>
    <w:rsid w:val="00134BA9"/>
    <w:rsid w:val="00136436"/>
    <w:rsid w:val="001367B1"/>
    <w:rsid w:val="00136E28"/>
    <w:rsid w:val="00137876"/>
    <w:rsid w:val="00140038"/>
    <w:rsid w:val="001429EA"/>
    <w:rsid w:val="00143054"/>
    <w:rsid w:val="0014315F"/>
    <w:rsid w:val="001440E8"/>
    <w:rsid w:val="00145BB5"/>
    <w:rsid w:val="00150221"/>
    <w:rsid w:val="00151625"/>
    <w:rsid w:val="001523E4"/>
    <w:rsid w:val="0015248F"/>
    <w:rsid w:val="00153652"/>
    <w:rsid w:val="001565FB"/>
    <w:rsid w:val="00156FA8"/>
    <w:rsid w:val="00161029"/>
    <w:rsid w:val="001617F1"/>
    <w:rsid w:val="00162B5A"/>
    <w:rsid w:val="00164C9A"/>
    <w:rsid w:val="00165BC9"/>
    <w:rsid w:val="00166059"/>
    <w:rsid w:val="001663B3"/>
    <w:rsid w:val="0016734A"/>
    <w:rsid w:val="001674C8"/>
    <w:rsid w:val="001758C4"/>
    <w:rsid w:val="00177B4C"/>
    <w:rsid w:val="001813A5"/>
    <w:rsid w:val="00184F8B"/>
    <w:rsid w:val="00186F26"/>
    <w:rsid w:val="0018727B"/>
    <w:rsid w:val="0018790B"/>
    <w:rsid w:val="001919D1"/>
    <w:rsid w:val="00191AEC"/>
    <w:rsid w:val="001935DC"/>
    <w:rsid w:val="00193FF9"/>
    <w:rsid w:val="00194DE1"/>
    <w:rsid w:val="001955F7"/>
    <w:rsid w:val="0019647F"/>
    <w:rsid w:val="00197202"/>
    <w:rsid w:val="00197702"/>
    <w:rsid w:val="00197F29"/>
    <w:rsid w:val="001A0232"/>
    <w:rsid w:val="001A2CC5"/>
    <w:rsid w:val="001A3A91"/>
    <w:rsid w:val="001A5D93"/>
    <w:rsid w:val="001A6DCB"/>
    <w:rsid w:val="001A762C"/>
    <w:rsid w:val="001B2BEA"/>
    <w:rsid w:val="001B2E38"/>
    <w:rsid w:val="001B620A"/>
    <w:rsid w:val="001B661D"/>
    <w:rsid w:val="001B6EF9"/>
    <w:rsid w:val="001C2B3B"/>
    <w:rsid w:val="001C44F3"/>
    <w:rsid w:val="001C7EDA"/>
    <w:rsid w:val="001D0771"/>
    <w:rsid w:val="001D17E0"/>
    <w:rsid w:val="001D18B0"/>
    <w:rsid w:val="001D33A9"/>
    <w:rsid w:val="001D36A5"/>
    <w:rsid w:val="001D4645"/>
    <w:rsid w:val="001D5C32"/>
    <w:rsid w:val="001D6CF8"/>
    <w:rsid w:val="001E1DF6"/>
    <w:rsid w:val="001E3BD5"/>
    <w:rsid w:val="001E4C00"/>
    <w:rsid w:val="001E55D2"/>
    <w:rsid w:val="001E5C75"/>
    <w:rsid w:val="001E7C05"/>
    <w:rsid w:val="001F0968"/>
    <w:rsid w:val="001F2EAC"/>
    <w:rsid w:val="001F370A"/>
    <w:rsid w:val="001F3FDA"/>
    <w:rsid w:val="001F514D"/>
    <w:rsid w:val="001F61B9"/>
    <w:rsid w:val="001F7998"/>
    <w:rsid w:val="001F7A3E"/>
    <w:rsid w:val="00200026"/>
    <w:rsid w:val="002025B0"/>
    <w:rsid w:val="00202E1C"/>
    <w:rsid w:val="0020547B"/>
    <w:rsid w:val="00210C02"/>
    <w:rsid w:val="0021370C"/>
    <w:rsid w:val="002137C2"/>
    <w:rsid w:val="002152C1"/>
    <w:rsid w:val="00217D7E"/>
    <w:rsid w:val="00221102"/>
    <w:rsid w:val="002211C4"/>
    <w:rsid w:val="00221A25"/>
    <w:rsid w:val="00221F68"/>
    <w:rsid w:val="002220E6"/>
    <w:rsid w:val="002225B1"/>
    <w:rsid w:val="002248E2"/>
    <w:rsid w:val="00227841"/>
    <w:rsid w:val="00227CCE"/>
    <w:rsid w:val="00230409"/>
    <w:rsid w:val="002311C5"/>
    <w:rsid w:val="002337F0"/>
    <w:rsid w:val="002357E0"/>
    <w:rsid w:val="00236B03"/>
    <w:rsid w:val="00241D6C"/>
    <w:rsid w:val="00244695"/>
    <w:rsid w:val="00246C68"/>
    <w:rsid w:val="00246EFF"/>
    <w:rsid w:val="00247680"/>
    <w:rsid w:val="00247E7C"/>
    <w:rsid w:val="00250795"/>
    <w:rsid w:val="00250A02"/>
    <w:rsid w:val="00250B46"/>
    <w:rsid w:val="00251EF9"/>
    <w:rsid w:val="0025227C"/>
    <w:rsid w:val="00253374"/>
    <w:rsid w:val="0025559E"/>
    <w:rsid w:val="00256ED4"/>
    <w:rsid w:val="00256F12"/>
    <w:rsid w:val="002608D8"/>
    <w:rsid w:val="00260B44"/>
    <w:rsid w:val="00260FC2"/>
    <w:rsid w:val="00261F46"/>
    <w:rsid w:val="002621B9"/>
    <w:rsid w:val="00263E15"/>
    <w:rsid w:val="00263E17"/>
    <w:rsid w:val="00265755"/>
    <w:rsid w:val="00265EF0"/>
    <w:rsid w:val="00266710"/>
    <w:rsid w:val="002671DB"/>
    <w:rsid w:val="00270001"/>
    <w:rsid w:val="00271678"/>
    <w:rsid w:val="0027274B"/>
    <w:rsid w:val="00280141"/>
    <w:rsid w:val="00280421"/>
    <w:rsid w:val="0028097C"/>
    <w:rsid w:val="002813AD"/>
    <w:rsid w:val="00282EE2"/>
    <w:rsid w:val="00283712"/>
    <w:rsid w:val="00283771"/>
    <w:rsid w:val="002838E2"/>
    <w:rsid w:val="00283C5B"/>
    <w:rsid w:val="00286ED7"/>
    <w:rsid w:val="00286FE4"/>
    <w:rsid w:val="0028774C"/>
    <w:rsid w:val="00293297"/>
    <w:rsid w:val="002950D7"/>
    <w:rsid w:val="002957D0"/>
    <w:rsid w:val="00295939"/>
    <w:rsid w:val="002960D2"/>
    <w:rsid w:val="002962F9"/>
    <w:rsid w:val="00296628"/>
    <w:rsid w:val="00297064"/>
    <w:rsid w:val="00297BE3"/>
    <w:rsid w:val="002A2818"/>
    <w:rsid w:val="002A3472"/>
    <w:rsid w:val="002A34D5"/>
    <w:rsid w:val="002A4973"/>
    <w:rsid w:val="002A6D75"/>
    <w:rsid w:val="002A6E8F"/>
    <w:rsid w:val="002A75F1"/>
    <w:rsid w:val="002A7B7A"/>
    <w:rsid w:val="002B2144"/>
    <w:rsid w:val="002B2990"/>
    <w:rsid w:val="002B31CD"/>
    <w:rsid w:val="002B3B86"/>
    <w:rsid w:val="002B4FA6"/>
    <w:rsid w:val="002B618C"/>
    <w:rsid w:val="002B65BB"/>
    <w:rsid w:val="002B6F65"/>
    <w:rsid w:val="002C0C7B"/>
    <w:rsid w:val="002C21ED"/>
    <w:rsid w:val="002C2ED6"/>
    <w:rsid w:val="002C42A7"/>
    <w:rsid w:val="002C4471"/>
    <w:rsid w:val="002C485B"/>
    <w:rsid w:val="002C5C09"/>
    <w:rsid w:val="002D04C5"/>
    <w:rsid w:val="002D0B77"/>
    <w:rsid w:val="002D0E93"/>
    <w:rsid w:val="002D18F9"/>
    <w:rsid w:val="002D1936"/>
    <w:rsid w:val="002D5167"/>
    <w:rsid w:val="002D5498"/>
    <w:rsid w:val="002D7CF3"/>
    <w:rsid w:val="002E2592"/>
    <w:rsid w:val="002E280E"/>
    <w:rsid w:val="002E394F"/>
    <w:rsid w:val="002E44A9"/>
    <w:rsid w:val="002E5423"/>
    <w:rsid w:val="002E6FA8"/>
    <w:rsid w:val="002F0B36"/>
    <w:rsid w:val="002F3237"/>
    <w:rsid w:val="002F40D6"/>
    <w:rsid w:val="002F4374"/>
    <w:rsid w:val="002F51EA"/>
    <w:rsid w:val="002F5618"/>
    <w:rsid w:val="002F5768"/>
    <w:rsid w:val="002F57FF"/>
    <w:rsid w:val="002F65E4"/>
    <w:rsid w:val="002F6C9E"/>
    <w:rsid w:val="002F79B7"/>
    <w:rsid w:val="00300771"/>
    <w:rsid w:val="00300BFF"/>
    <w:rsid w:val="003010CA"/>
    <w:rsid w:val="00301527"/>
    <w:rsid w:val="00302174"/>
    <w:rsid w:val="00302899"/>
    <w:rsid w:val="00302D9F"/>
    <w:rsid w:val="00302FE4"/>
    <w:rsid w:val="003031AB"/>
    <w:rsid w:val="003035DA"/>
    <w:rsid w:val="00306250"/>
    <w:rsid w:val="00307005"/>
    <w:rsid w:val="00307119"/>
    <w:rsid w:val="00310D72"/>
    <w:rsid w:val="00311A69"/>
    <w:rsid w:val="00315EA3"/>
    <w:rsid w:val="0031620E"/>
    <w:rsid w:val="00316279"/>
    <w:rsid w:val="00320689"/>
    <w:rsid w:val="00320B21"/>
    <w:rsid w:val="003232B5"/>
    <w:rsid w:val="00326432"/>
    <w:rsid w:val="00327F38"/>
    <w:rsid w:val="00331C6C"/>
    <w:rsid w:val="00331DCB"/>
    <w:rsid w:val="003323DD"/>
    <w:rsid w:val="003337DE"/>
    <w:rsid w:val="00340396"/>
    <w:rsid w:val="00341866"/>
    <w:rsid w:val="00341982"/>
    <w:rsid w:val="00343998"/>
    <w:rsid w:val="003444DB"/>
    <w:rsid w:val="00344CAD"/>
    <w:rsid w:val="003460E4"/>
    <w:rsid w:val="00350DE4"/>
    <w:rsid w:val="0035112B"/>
    <w:rsid w:val="003519AD"/>
    <w:rsid w:val="003535D1"/>
    <w:rsid w:val="00353F4F"/>
    <w:rsid w:val="00354979"/>
    <w:rsid w:val="00355564"/>
    <w:rsid w:val="00356F92"/>
    <w:rsid w:val="00357C31"/>
    <w:rsid w:val="00357CC0"/>
    <w:rsid w:val="0036007D"/>
    <w:rsid w:val="0036027B"/>
    <w:rsid w:val="00361947"/>
    <w:rsid w:val="00361D85"/>
    <w:rsid w:val="003653DC"/>
    <w:rsid w:val="00365BCC"/>
    <w:rsid w:val="00366625"/>
    <w:rsid w:val="00371416"/>
    <w:rsid w:val="003739F7"/>
    <w:rsid w:val="003745AE"/>
    <w:rsid w:val="00375205"/>
    <w:rsid w:val="00375B23"/>
    <w:rsid w:val="00375F92"/>
    <w:rsid w:val="00376381"/>
    <w:rsid w:val="00376987"/>
    <w:rsid w:val="00376D13"/>
    <w:rsid w:val="00377649"/>
    <w:rsid w:val="0038036D"/>
    <w:rsid w:val="00381106"/>
    <w:rsid w:val="00382888"/>
    <w:rsid w:val="00382FF2"/>
    <w:rsid w:val="0038389B"/>
    <w:rsid w:val="00385B99"/>
    <w:rsid w:val="0038646C"/>
    <w:rsid w:val="00390286"/>
    <w:rsid w:val="0039182B"/>
    <w:rsid w:val="00392D7D"/>
    <w:rsid w:val="00393070"/>
    <w:rsid w:val="0039403C"/>
    <w:rsid w:val="00395C6A"/>
    <w:rsid w:val="003A0992"/>
    <w:rsid w:val="003A0D66"/>
    <w:rsid w:val="003A260E"/>
    <w:rsid w:val="003A3884"/>
    <w:rsid w:val="003A3D89"/>
    <w:rsid w:val="003A419B"/>
    <w:rsid w:val="003A44F3"/>
    <w:rsid w:val="003A4983"/>
    <w:rsid w:val="003A5484"/>
    <w:rsid w:val="003A67F8"/>
    <w:rsid w:val="003A69F8"/>
    <w:rsid w:val="003A69FC"/>
    <w:rsid w:val="003B13BA"/>
    <w:rsid w:val="003B2ABD"/>
    <w:rsid w:val="003B3A19"/>
    <w:rsid w:val="003B5B88"/>
    <w:rsid w:val="003B7048"/>
    <w:rsid w:val="003B70D3"/>
    <w:rsid w:val="003B7239"/>
    <w:rsid w:val="003C0D42"/>
    <w:rsid w:val="003C1AF3"/>
    <w:rsid w:val="003C1B88"/>
    <w:rsid w:val="003C2442"/>
    <w:rsid w:val="003C4886"/>
    <w:rsid w:val="003C4B22"/>
    <w:rsid w:val="003C5916"/>
    <w:rsid w:val="003C5B94"/>
    <w:rsid w:val="003C7142"/>
    <w:rsid w:val="003C7B15"/>
    <w:rsid w:val="003D0036"/>
    <w:rsid w:val="003D0DEB"/>
    <w:rsid w:val="003D3660"/>
    <w:rsid w:val="003D453C"/>
    <w:rsid w:val="003E1C3A"/>
    <w:rsid w:val="003E2820"/>
    <w:rsid w:val="003E3019"/>
    <w:rsid w:val="003E35D8"/>
    <w:rsid w:val="003E5433"/>
    <w:rsid w:val="003E5B3A"/>
    <w:rsid w:val="003E5B69"/>
    <w:rsid w:val="003E6546"/>
    <w:rsid w:val="003E6835"/>
    <w:rsid w:val="003E7749"/>
    <w:rsid w:val="003F0570"/>
    <w:rsid w:val="003F0D9D"/>
    <w:rsid w:val="003F31E8"/>
    <w:rsid w:val="003F3590"/>
    <w:rsid w:val="003F3F0D"/>
    <w:rsid w:val="003F44BD"/>
    <w:rsid w:val="003F4995"/>
    <w:rsid w:val="003F7727"/>
    <w:rsid w:val="00400C13"/>
    <w:rsid w:val="00400DAE"/>
    <w:rsid w:val="00401326"/>
    <w:rsid w:val="00401468"/>
    <w:rsid w:val="0040149C"/>
    <w:rsid w:val="004027E2"/>
    <w:rsid w:val="00403D9D"/>
    <w:rsid w:val="0040596E"/>
    <w:rsid w:val="004065E1"/>
    <w:rsid w:val="004106DF"/>
    <w:rsid w:val="00410B72"/>
    <w:rsid w:val="00411371"/>
    <w:rsid w:val="00411829"/>
    <w:rsid w:val="00411A7A"/>
    <w:rsid w:val="0041227C"/>
    <w:rsid w:val="00412A5E"/>
    <w:rsid w:val="0041305E"/>
    <w:rsid w:val="00413259"/>
    <w:rsid w:val="0041381D"/>
    <w:rsid w:val="00413BA7"/>
    <w:rsid w:val="0041431F"/>
    <w:rsid w:val="004148F9"/>
    <w:rsid w:val="004153B9"/>
    <w:rsid w:val="00421035"/>
    <w:rsid w:val="0042106C"/>
    <w:rsid w:val="0042216F"/>
    <w:rsid w:val="004224D8"/>
    <w:rsid w:val="0042345E"/>
    <w:rsid w:val="004250D5"/>
    <w:rsid w:val="0042653B"/>
    <w:rsid w:val="004271BF"/>
    <w:rsid w:val="00427693"/>
    <w:rsid w:val="004304D6"/>
    <w:rsid w:val="00430BCC"/>
    <w:rsid w:val="00431009"/>
    <w:rsid w:val="00432059"/>
    <w:rsid w:val="00436188"/>
    <w:rsid w:val="0043710A"/>
    <w:rsid w:val="004420A6"/>
    <w:rsid w:val="00443F29"/>
    <w:rsid w:val="004445DB"/>
    <w:rsid w:val="0044490B"/>
    <w:rsid w:val="00444C33"/>
    <w:rsid w:val="0044510F"/>
    <w:rsid w:val="00446328"/>
    <w:rsid w:val="004511F2"/>
    <w:rsid w:val="0045194A"/>
    <w:rsid w:val="004548E8"/>
    <w:rsid w:val="0045496B"/>
    <w:rsid w:val="00454C33"/>
    <w:rsid w:val="00454D4A"/>
    <w:rsid w:val="00457578"/>
    <w:rsid w:val="0046004A"/>
    <w:rsid w:val="00460A2A"/>
    <w:rsid w:val="00460E63"/>
    <w:rsid w:val="00461E6B"/>
    <w:rsid w:val="00462B55"/>
    <w:rsid w:val="00464113"/>
    <w:rsid w:val="0046716A"/>
    <w:rsid w:val="00467D3E"/>
    <w:rsid w:val="00470012"/>
    <w:rsid w:val="00470772"/>
    <w:rsid w:val="004733A1"/>
    <w:rsid w:val="00473D9F"/>
    <w:rsid w:val="00473FE5"/>
    <w:rsid w:val="004759EE"/>
    <w:rsid w:val="00477A0A"/>
    <w:rsid w:val="004802C2"/>
    <w:rsid w:val="00481EAE"/>
    <w:rsid w:val="00483366"/>
    <w:rsid w:val="00483616"/>
    <w:rsid w:val="004866B0"/>
    <w:rsid w:val="0048770F"/>
    <w:rsid w:val="00487C1E"/>
    <w:rsid w:val="004917C2"/>
    <w:rsid w:val="00491A11"/>
    <w:rsid w:val="0049593F"/>
    <w:rsid w:val="00497E6D"/>
    <w:rsid w:val="004A01DE"/>
    <w:rsid w:val="004A1E67"/>
    <w:rsid w:val="004A232B"/>
    <w:rsid w:val="004A388C"/>
    <w:rsid w:val="004A38B2"/>
    <w:rsid w:val="004A4AC5"/>
    <w:rsid w:val="004B2926"/>
    <w:rsid w:val="004B4D2B"/>
    <w:rsid w:val="004B61EA"/>
    <w:rsid w:val="004B759F"/>
    <w:rsid w:val="004C3A87"/>
    <w:rsid w:val="004C5764"/>
    <w:rsid w:val="004C59FC"/>
    <w:rsid w:val="004D0260"/>
    <w:rsid w:val="004D202F"/>
    <w:rsid w:val="004D3859"/>
    <w:rsid w:val="004D3B23"/>
    <w:rsid w:val="004D5B8E"/>
    <w:rsid w:val="004D5C8F"/>
    <w:rsid w:val="004D79FF"/>
    <w:rsid w:val="004D7DE2"/>
    <w:rsid w:val="004E0823"/>
    <w:rsid w:val="004E1B17"/>
    <w:rsid w:val="004E2822"/>
    <w:rsid w:val="004E4825"/>
    <w:rsid w:val="004E5DF5"/>
    <w:rsid w:val="004E6B56"/>
    <w:rsid w:val="004E6F54"/>
    <w:rsid w:val="004E7B28"/>
    <w:rsid w:val="004F0E2D"/>
    <w:rsid w:val="004F33F9"/>
    <w:rsid w:val="004F6164"/>
    <w:rsid w:val="004F678A"/>
    <w:rsid w:val="004F6D67"/>
    <w:rsid w:val="004F7306"/>
    <w:rsid w:val="00500458"/>
    <w:rsid w:val="005010A8"/>
    <w:rsid w:val="005040AE"/>
    <w:rsid w:val="00504CC7"/>
    <w:rsid w:val="00505094"/>
    <w:rsid w:val="005054B2"/>
    <w:rsid w:val="00510B7D"/>
    <w:rsid w:val="00511202"/>
    <w:rsid w:val="00511D3C"/>
    <w:rsid w:val="00513959"/>
    <w:rsid w:val="005141D2"/>
    <w:rsid w:val="0051495D"/>
    <w:rsid w:val="00515621"/>
    <w:rsid w:val="005170CB"/>
    <w:rsid w:val="005227F1"/>
    <w:rsid w:val="00522BBD"/>
    <w:rsid w:val="0052348D"/>
    <w:rsid w:val="00523B74"/>
    <w:rsid w:val="00525B47"/>
    <w:rsid w:val="00525D0D"/>
    <w:rsid w:val="00527D70"/>
    <w:rsid w:val="005316B5"/>
    <w:rsid w:val="005316F7"/>
    <w:rsid w:val="005339A4"/>
    <w:rsid w:val="00533F58"/>
    <w:rsid w:val="00535345"/>
    <w:rsid w:val="00535583"/>
    <w:rsid w:val="00535CCA"/>
    <w:rsid w:val="00537DE7"/>
    <w:rsid w:val="00541B9C"/>
    <w:rsid w:val="00541BB2"/>
    <w:rsid w:val="00541D5B"/>
    <w:rsid w:val="0054200E"/>
    <w:rsid w:val="00542683"/>
    <w:rsid w:val="005435FB"/>
    <w:rsid w:val="005451AF"/>
    <w:rsid w:val="005458A0"/>
    <w:rsid w:val="00546349"/>
    <w:rsid w:val="00547D10"/>
    <w:rsid w:val="00550F71"/>
    <w:rsid w:val="00551369"/>
    <w:rsid w:val="0055195D"/>
    <w:rsid w:val="005534DD"/>
    <w:rsid w:val="005547F9"/>
    <w:rsid w:val="00554BFF"/>
    <w:rsid w:val="005559E7"/>
    <w:rsid w:val="005601FC"/>
    <w:rsid w:val="00560A24"/>
    <w:rsid w:val="005622A8"/>
    <w:rsid w:val="0056365B"/>
    <w:rsid w:val="00565C7D"/>
    <w:rsid w:val="00575297"/>
    <w:rsid w:val="00575E73"/>
    <w:rsid w:val="00577E29"/>
    <w:rsid w:val="0058045E"/>
    <w:rsid w:val="0058087C"/>
    <w:rsid w:val="00580C8D"/>
    <w:rsid w:val="005811B6"/>
    <w:rsid w:val="00581D92"/>
    <w:rsid w:val="00582D94"/>
    <w:rsid w:val="005862F1"/>
    <w:rsid w:val="00586E26"/>
    <w:rsid w:val="00586FD8"/>
    <w:rsid w:val="00587908"/>
    <w:rsid w:val="005903CC"/>
    <w:rsid w:val="005905D7"/>
    <w:rsid w:val="00590E56"/>
    <w:rsid w:val="00591C44"/>
    <w:rsid w:val="00592BD0"/>
    <w:rsid w:val="0059377E"/>
    <w:rsid w:val="00593C84"/>
    <w:rsid w:val="00595149"/>
    <w:rsid w:val="00595FD3"/>
    <w:rsid w:val="00596526"/>
    <w:rsid w:val="005972F6"/>
    <w:rsid w:val="005A1267"/>
    <w:rsid w:val="005A23E9"/>
    <w:rsid w:val="005A275C"/>
    <w:rsid w:val="005A2A9F"/>
    <w:rsid w:val="005A4A24"/>
    <w:rsid w:val="005A4CB7"/>
    <w:rsid w:val="005A6E46"/>
    <w:rsid w:val="005A70B5"/>
    <w:rsid w:val="005A7280"/>
    <w:rsid w:val="005B0486"/>
    <w:rsid w:val="005B1EC6"/>
    <w:rsid w:val="005B2433"/>
    <w:rsid w:val="005B4822"/>
    <w:rsid w:val="005B6CA1"/>
    <w:rsid w:val="005B711B"/>
    <w:rsid w:val="005B7A06"/>
    <w:rsid w:val="005C1793"/>
    <w:rsid w:val="005C242D"/>
    <w:rsid w:val="005C2F9E"/>
    <w:rsid w:val="005C3278"/>
    <w:rsid w:val="005C365B"/>
    <w:rsid w:val="005C5745"/>
    <w:rsid w:val="005C601A"/>
    <w:rsid w:val="005C6157"/>
    <w:rsid w:val="005C671A"/>
    <w:rsid w:val="005C674E"/>
    <w:rsid w:val="005C6ACF"/>
    <w:rsid w:val="005C7731"/>
    <w:rsid w:val="005C7A1E"/>
    <w:rsid w:val="005C7EC1"/>
    <w:rsid w:val="005D1AFF"/>
    <w:rsid w:val="005D21AB"/>
    <w:rsid w:val="005D22F2"/>
    <w:rsid w:val="005D2932"/>
    <w:rsid w:val="005D4C44"/>
    <w:rsid w:val="005D554F"/>
    <w:rsid w:val="005D6796"/>
    <w:rsid w:val="005E1987"/>
    <w:rsid w:val="005E1A44"/>
    <w:rsid w:val="005E3EED"/>
    <w:rsid w:val="005E4259"/>
    <w:rsid w:val="005E4478"/>
    <w:rsid w:val="005E5427"/>
    <w:rsid w:val="005E5857"/>
    <w:rsid w:val="005E6880"/>
    <w:rsid w:val="005F167B"/>
    <w:rsid w:val="005F289D"/>
    <w:rsid w:val="005F5B62"/>
    <w:rsid w:val="005F5CFA"/>
    <w:rsid w:val="005F5F79"/>
    <w:rsid w:val="006025D8"/>
    <w:rsid w:val="006031CE"/>
    <w:rsid w:val="006033C2"/>
    <w:rsid w:val="0060778A"/>
    <w:rsid w:val="00607E1E"/>
    <w:rsid w:val="00610E8A"/>
    <w:rsid w:val="0061224D"/>
    <w:rsid w:val="0061338C"/>
    <w:rsid w:val="00614705"/>
    <w:rsid w:val="006173D0"/>
    <w:rsid w:val="00620FE5"/>
    <w:rsid w:val="00621469"/>
    <w:rsid w:val="00623296"/>
    <w:rsid w:val="0062423C"/>
    <w:rsid w:val="00624E14"/>
    <w:rsid w:val="00625858"/>
    <w:rsid w:val="006265C1"/>
    <w:rsid w:val="00626842"/>
    <w:rsid w:val="00626AE9"/>
    <w:rsid w:val="00631375"/>
    <w:rsid w:val="00634452"/>
    <w:rsid w:val="00634A41"/>
    <w:rsid w:val="00635810"/>
    <w:rsid w:val="006364D9"/>
    <w:rsid w:val="00640A12"/>
    <w:rsid w:val="00640BEC"/>
    <w:rsid w:val="00641DAB"/>
    <w:rsid w:val="00642B2F"/>
    <w:rsid w:val="00643034"/>
    <w:rsid w:val="00643EAA"/>
    <w:rsid w:val="00645609"/>
    <w:rsid w:val="00645F7F"/>
    <w:rsid w:val="00646594"/>
    <w:rsid w:val="00646B5B"/>
    <w:rsid w:val="00646BEF"/>
    <w:rsid w:val="00647764"/>
    <w:rsid w:val="006477BD"/>
    <w:rsid w:val="00650313"/>
    <w:rsid w:val="00650A3C"/>
    <w:rsid w:val="00650CE0"/>
    <w:rsid w:val="00652C6C"/>
    <w:rsid w:val="00653453"/>
    <w:rsid w:val="00655FD2"/>
    <w:rsid w:val="00657A4E"/>
    <w:rsid w:val="00661494"/>
    <w:rsid w:val="00662B57"/>
    <w:rsid w:val="00662C5F"/>
    <w:rsid w:val="006632AC"/>
    <w:rsid w:val="0066366E"/>
    <w:rsid w:val="0066520B"/>
    <w:rsid w:val="0066621E"/>
    <w:rsid w:val="00666832"/>
    <w:rsid w:val="00666986"/>
    <w:rsid w:val="006669D8"/>
    <w:rsid w:val="0066710A"/>
    <w:rsid w:val="00672058"/>
    <w:rsid w:val="0067658D"/>
    <w:rsid w:val="00677B52"/>
    <w:rsid w:val="006809A8"/>
    <w:rsid w:val="00680BB5"/>
    <w:rsid w:val="0068221C"/>
    <w:rsid w:val="00682AFD"/>
    <w:rsid w:val="0068434C"/>
    <w:rsid w:val="00684BCC"/>
    <w:rsid w:val="00685E12"/>
    <w:rsid w:val="006872ED"/>
    <w:rsid w:val="00690FF7"/>
    <w:rsid w:val="00692107"/>
    <w:rsid w:val="006924C5"/>
    <w:rsid w:val="00692CDD"/>
    <w:rsid w:val="00694744"/>
    <w:rsid w:val="00695376"/>
    <w:rsid w:val="00697439"/>
    <w:rsid w:val="00697ED9"/>
    <w:rsid w:val="006A0064"/>
    <w:rsid w:val="006A0128"/>
    <w:rsid w:val="006A034B"/>
    <w:rsid w:val="006A1F3F"/>
    <w:rsid w:val="006A25C6"/>
    <w:rsid w:val="006A43E9"/>
    <w:rsid w:val="006A68DF"/>
    <w:rsid w:val="006A69F0"/>
    <w:rsid w:val="006A6DC7"/>
    <w:rsid w:val="006A7870"/>
    <w:rsid w:val="006B01C5"/>
    <w:rsid w:val="006B0D3D"/>
    <w:rsid w:val="006B4FC6"/>
    <w:rsid w:val="006B74BA"/>
    <w:rsid w:val="006C0C36"/>
    <w:rsid w:val="006C1935"/>
    <w:rsid w:val="006C2676"/>
    <w:rsid w:val="006C3124"/>
    <w:rsid w:val="006C358D"/>
    <w:rsid w:val="006C5318"/>
    <w:rsid w:val="006C7777"/>
    <w:rsid w:val="006D03F4"/>
    <w:rsid w:val="006D0BC9"/>
    <w:rsid w:val="006D2ED0"/>
    <w:rsid w:val="006D3CB2"/>
    <w:rsid w:val="006D4A32"/>
    <w:rsid w:val="006D721A"/>
    <w:rsid w:val="006D74A7"/>
    <w:rsid w:val="006D7596"/>
    <w:rsid w:val="006D7A47"/>
    <w:rsid w:val="006D7E87"/>
    <w:rsid w:val="006E19B1"/>
    <w:rsid w:val="006E2680"/>
    <w:rsid w:val="006E51DC"/>
    <w:rsid w:val="006E6734"/>
    <w:rsid w:val="006E6754"/>
    <w:rsid w:val="006F0346"/>
    <w:rsid w:val="006F1AEA"/>
    <w:rsid w:val="006F1E1D"/>
    <w:rsid w:val="006F2CF3"/>
    <w:rsid w:val="006F37C2"/>
    <w:rsid w:val="006F3C95"/>
    <w:rsid w:val="006F474B"/>
    <w:rsid w:val="006F689B"/>
    <w:rsid w:val="007006C2"/>
    <w:rsid w:val="00700EEF"/>
    <w:rsid w:val="00703F7F"/>
    <w:rsid w:val="00707683"/>
    <w:rsid w:val="00707F95"/>
    <w:rsid w:val="007103E4"/>
    <w:rsid w:val="0071191B"/>
    <w:rsid w:val="00711D3E"/>
    <w:rsid w:val="0071378B"/>
    <w:rsid w:val="007141A1"/>
    <w:rsid w:val="00715408"/>
    <w:rsid w:val="007169B7"/>
    <w:rsid w:val="007169D8"/>
    <w:rsid w:val="00723498"/>
    <w:rsid w:val="00723B39"/>
    <w:rsid w:val="007243C6"/>
    <w:rsid w:val="0072461D"/>
    <w:rsid w:val="00724942"/>
    <w:rsid w:val="00727B79"/>
    <w:rsid w:val="0073180A"/>
    <w:rsid w:val="007322A9"/>
    <w:rsid w:val="00732B39"/>
    <w:rsid w:val="007337B6"/>
    <w:rsid w:val="00733AD7"/>
    <w:rsid w:val="00734CA7"/>
    <w:rsid w:val="00736D6B"/>
    <w:rsid w:val="007419E3"/>
    <w:rsid w:val="00741A9D"/>
    <w:rsid w:val="00742EA0"/>
    <w:rsid w:val="007431AA"/>
    <w:rsid w:val="0074403C"/>
    <w:rsid w:val="00744FD8"/>
    <w:rsid w:val="007453A7"/>
    <w:rsid w:val="0074638D"/>
    <w:rsid w:val="00750040"/>
    <w:rsid w:val="00752E41"/>
    <w:rsid w:val="00752F21"/>
    <w:rsid w:val="007534ED"/>
    <w:rsid w:val="00753EB9"/>
    <w:rsid w:val="00754540"/>
    <w:rsid w:val="00754D73"/>
    <w:rsid w:val="00754E0C"/>
    <w:rsid w:val="00756F73"/>
    <w:rsid w:val="00757844"/>
    <w:rsid w:val="00761E9F"/>
    <w:rsid w:val="00762D1B"/>
    <w:rsid w:val="00763891"/>
    <w:rsid w:val="00763962"/>
    <w:rsid w:val="00763A82"/>
    <w:rsid w:val="00763F63"/>
    <w:rsid w:val="0076414E"/>
    <w:rsid w:val="0076452D"/>
    <w:rsid w:val="0076539D"/>
    <w:rsid w:val="00765E5A"/>
    <w:rsid w:val="00765EF0"/>
    <w:rsid w:val="00770EEC"/>
    <w:rsid w:val="00771046"/>
    <w:rsid w:val="007723B0"/>
    <w:rsid w:val="00772B4B"/>
    <w:rsid w:val="00773A73"/>
    <w:rsid w:val="00774C96"/>
    <w:rsid w:val="007778B0"/>
    <w:rsid w:val="00780A17"/>
    <w:rsid w:val="0078169A"/>
    <w:rsid w:val="007828F3"/>
    <w:rsid w:val="00782FC7"/>
    <w:rsid w:val="00783245"/>
    <w:rsid w:val="0078476B"/>
    <w:rsid w:val="007867F9"/>
    <w:rsid w:val="00786F5E"/>
    <w:rsid w:val="0079198E"/>
    <w:rsid w:val="0079555D"/>
    <w:rsid w:val="00795D15"/>
    <w:rsid w:val="00795F46"/>
    <w:rsid w:val="00796939"/>
    <w:rsid w:val="00796FE0"/>
    <w:rsid w:val="00797ED3"/>
    <w:rsid w:val="007A0919"/>
    <w:rsid w:val="007A1408"/>
    <w:rsid w:val="007A141C"/>
    <w:rsid w:val="007A3A18"/>
    <w:rsid w:val="007A4105"/>
    <w:rsid w:val="007A4284"/>
    <w:rsid w:val="007A7FC9"/>
    <w:rsid w:val="007B063D"/>
    <w:rsid w:val="007B0B88"/>
    <w:rsid w:val="007B0E23"/>
    <w:rsid w:val="007B15C4"/>
    <w:rsid w:val="007B30ED"/>
    <w:rsid w:val="007B5331"/>
    <w:rsid w:val="007B5734"/>
    <w:rsid w:val="007B620A"/>
    <w:rsid w:val="007B6B88"/>
    <w:rsid w:val="007B6EB5"/>
    <w:rsid w:val="007B709C"/>
    <w:rsid w:val="007B754B"/>
    <w:rsid w:val="007B7CF6"/>
    <w:rsid w:val="007C0BCF"/>
    <w:rsid w:val="007C393E"/>
    <w:rsid w:val="007C409D"/>
    <w:rsid w:val="007C4F44"/>
    <w:rsid w:val="007C6AC8"/>
    <w:rsid w:val="007D04FA"/>
    <w:rsid w:val="007D0720"/>
    <w:rsid w:val="007D0A01"/>
    <w:rsid w:val="007D0DFF"/>
    <w:rsid w:val="007D4242"/>
    <w:rsid w:val="007D4DE5"/>
    <w:rsid w:val="007D4FD2"/>
    <w:rsid w:val="007D5769"/>
    <w:rsid w:val="007D598C"/>
    <w:rsid w:val="007E28F3"/>
    <w:rsid w:val="007E2E74"/>
    <w:rsid w:val="007E39C2"/>
    <w:rsid w:val="007E4BE7"/>
    <w:rsid w:val="007E4E20"/>
    <w:rsid w:val="007E7571"/>
    <w:rsid w:val="007F0717"/>
    <w:rsid w:val="007F18E6"/>
    <w:rsid w:val="007F2082"/>
    <w:rsid w:val="007F22A3"/>
    <w:rsid w:val="007F2459"/>
    <w:rsid w:val="007F4F01"/>
    <w:rsid w:val="007F5744"/>
    <w:rsid w:val="007F7D01"/>
    <w:rsid w:val="007F7D63"/>
    <w:rsid w:val="00800BAF"/>
    <w:rsid w:val="00800CAF"/>
    <w:rsid w:val="008021ED"/>
    <w:rsid w:val="008031A2"/>
    <w:rsid w:val="0080399C"/>
    <w:rsid w:val="00804A13"/>
    <w:rsid w:val="008053DE"/>
    <w:rsid w:val="00806269"/>
    <w:rsid w:val="0081391A"/>
    <w:rsid w:val="00815517"/>
    <w:rsid w:val="008159FC"/>
    <w:rsid w:val="00816D17"/>
    <w:rsid w:val="008205A8"/>
    <w:rsid w:val="00822E15"/>
    <w:rsid w:val="00826D3C"/>
    <w:rsid w:val="00827B07"/>
    <w:rsid w:val="00830545"/>
    <w:rsid w:val="008333B5"/>
    <w:rsid w:val="008333BD"/>
    <w:rsid w:val="0083430B"/>
    <w:rsid w:val="0083702A"/>
    <w:rsid w:val="0083717E"/>
    <w:rsid w:val="00841F23"/>
    <w:rsid w:val="00842308"/>
    <w:rsid w:val="00843426"/>
    <w:rsid w:val="00845A7E"/>
    <w:rsid w:val="00845DE8"/>
    <w:rsid w:val="008502DE"/>
    <w:rsid w:val="00850E3B"/>
    <w:rsid w:val="00851752"/>
    <w:rsid w:val="0085297E"/>
    <w:rsid w:val="00855479"/>
    <w:rsid w:val="00856190"/>
    <w:rsid w:val="00856F00"/>
    <w:rsid w:val="008578E3"/>
    <w:rsid w:val="00860A06"/>
    <w:rsid w:val="0086148A"/>
    <w:rsid w:val="00861CC1"/>
    <w:rsid w:val="00862C2C"/>
    <w:rsid w:val="00863772"/>
    <w:rsid w:val="00865131"/>
    <w:rsid w:val="00865F7B"/>
    <w:rsid w:val="00866180"/>
    <w:rsid w:val="0086664D"/>
    <w:rsid w:val="008678B2"/>
    <w:rsid w:val="008701A1"/>
    <w:rsid w:val="008715C2"/>
    <w:rsid w:val="008717AE"/>
    <w:rsid w:val="00871C6B"/>
    <w:rsid w:val="008726E8"/>
    <w:rsid w:val="008728C7"/>
    <w:rsid w:val="00875A9A"/>
    <w:rsid w:val="00877216"/>
    <w:rsid w:val="0087751E"/>
    <w:rsid w:val="008820EA"/>
    <w:rsid w:val="008823FE"/>
    <w:rsid w:val="008824B1"/>
    <w:rsid w:val="00883437"/>
    <w:rsid w:val="00883B6F"/>
    <w:rsid w:val="00884DC9"/>
    <w:rsid w:val="00885849"/>
    <w:rsid w:val="00885F32"/>
    <w:rsid w:val="0088687E"/>
    <w:rsid w:val="00886A13"/>
    <w:rsid w:val="00887536"/>
    <w:rsid w:val="008876D7"/>
    <w:rsid w:val="008911F5"/>
    <w:rsid w:val="00891793"/>
    <w:rsid w:val="008940BF"/>
    <w:rsid w:val="0089487F"/>
    <w:rsid w:val="00895025"/>
    <w:rsid w:val="00895A7B"/>
    <w:rsid w:val="008A18D3"/>
    <w:rsid w:val="008A41E8"/>
    <w:rsid w:val="008A5403"/>
    <w:rsid w:val="008B0177"/>
    <w:rsid w:val="008B1830"/>
    <w:rsid w:val="008B26B5"/>
    <w:rsid w:val="008B3566"/>
    <w:rsid w:val="008B483D"/>
    <w:rsid w:val="008B6AF5"/>
    <w:rsid w:val="008B6B76"/>
    <w:rsid w:val="008B701C"/>
    <w:rsid w:val="008B7666"/>
    <w:rsid w:val="008C0BF5"/>
    <w:rsid w:val="008C1D0E"/>
    <w:rsid w:val="008C1FED"/>
    <w:rsid w:val="008C2304"/>
    <w:rsid w:val="008C2BB1"/>
    <w:rsid w:val="008C2BE8"/>
    <w:rsid w:val="008C4052"/>
    <w:rsid w:val="008C5BF0"/>
    <w:rsid w:val="008C7C9D"/>
    <w:rsid w:val="008C7E76"/>
    <w:rsid w:val="008C7FF8"/>
    <w:rsid w:val="008D4754"/>
    <w:rsid w:val="008D5729"/>
    <w:rsid w:val="008D7030"/>
    <w:rsid w:val="008D752A"/>
    <w:rsid w:val="008E0237"/>
    <w:rsid w:val="008E0EED"/>
    <w:rsid w:val="008E10BC"/>
    <w:rsid w:val="008E23DC"/>
    <w:rsid w:val="008E25B7"/>
    <w:rsid w:val="008E287F"/>
    <w:rsid w:val="008E2CC4"/>
    <w:rsid w:val="008E326C"/>
    <w:rsid w:val="008E3701"/>
    <w:rsid w:val="008E3A9F"/>
    <w:rsid w:val="008E418F"/>
    <w:rsid w:val="008E6024"/>
    <w:rsid w:val="008E6E64"/>
    <w:rsid w:val="008E761F"/>
    <w:rsid w:val="008F0B83"/>
    <w:rsid w:val="008F1907"/>
    <w:rsid w:val="008F3419"/>
    <w:rsid w:val="008F565E"/>
    <w:rsid w:val="008F6094"/>
    <w:rsid w:val="008F6390"/>
    <w:rsid w:val="00900C06"/>
    <w:rsid w:val="009017BD"/>
    <w:rsid w:val="009017E3"/>
    <w:rsid w:val="009032A0"/>
    <w:rsid w:val="0090402F"/>
    <w:rsid w:val="0090521F"/>
    <w:rsid w:val="00905751"/>
    <w:rsid w:val="009065CA"/>
    <w:rsid w:val="00906B64"/>
    <w:rsid w:val="0090733E"/>
    <w:rsid w:val="00911B92"/>
    <w:rsid w:val="00911F80"/>
    <w:rsid w:val="0091283B"/>
    <w:rsid w:val="00912FB0"/>
    <w:rsid w:val="009133F6"/>
    <w:rsid w:val="00913C07"/>
    <w:rsid w:val="009174D9"/>
    <w:rsid w:val="00917D2D"/>
    <w:rsid w:val="00922103"/>
    <w:rsid w:val="009221BC"/>
    <w:rsid w:val="009221C8"/>
    <w:rsid w:val="009229B2"/>
    <w:rsid w:val="009229CE"/>
    <w:rsid w:val="0092300A"/>
    <w:rsid w:val="009248DC"/>
    <w:rsid w:val="00925AD6"/>
    <w:rsid w:val="00926C80"/>
    <w:rsid w:val="0092750B"/>
    <w:rsid w:val="00927D21"/>
    <w:rsid w:val="00930E67"/>
    <w:rsid w:val="0093392F"/>
    <w:rsid w:val="00933B5A"/>
    <w:rsid w:val="00934F1A"/>
    <w:rsid w:val="00935DED"/>
    <w:rsid w:val="00935E56"/>
    <w:rsid w:val="00936092"/>
    <w:rsid w:val="00936DC8"/>
    <w:rsid w:val="009401AB"/>
    <w:rsid w:val="00940CE5"/>
    <w:rsid w:val="0094261E"/>
    <w:rsid w:val="0094623C"/>
    <w:rsid w:val="009473CD"/>
    <w:rsid w:val="009503BD"/>
    <w:rsid w:val="009516B0"/>
    <w:rsid w:val="00953F22"/>
    <w:rsid w:val="0095485E"/>
    <w:rsid w:val="00955ACA"/>
    <w:rsid w:val="0095743F"/>
    <w:rsid w:val="009575D2"/>
    <w:rsid w:val="00957B8D"/>
    <w:rsid w:val="009605D4"/>
    <w:rsid w:val="009609A9"/>
    <w:rsid w:val="00961EA6"/>
    <w:rsid w:val="00963F83"/>
    <w:rsid w:val="0096549E"/>
    <w:rsid w:val="009654AB"/>
    <w:rsid w:val="009669CC"/>
    <w:rsid w:val="00970E17"/>
    <w:rsid w:val="009749FD"/>
    <w:rsid w:val="0097542C"/>
    <w:rsid w:val="00976F09"/>
    <w:rsid w:val="00981219"/>
    <w:rsid w:val="009813AB"/>
    <w:rsid w:val="00984BA3"/>
    <w:rsid w:val="00984C33"/>
    <w:rsid w:val="00984E7B"/>
    <w:rsid w:val="00985039"/>
    <w:rsid w:val="00986F09"/>
    <w:rsid w:val="0099001F"/>
    <w:rsid w:val="0099132B"/>
    <w:rsid w:val="009919B1"/>
    <w:rsid w:val="00991B33"/>
    <w:rsid w:val="0099273E"/>
    <w:rsid w:val="00993034"/>
    <w:rsid w:val="00993B69"/>
    <w:rsid w:val="009943D1"/>
    <w:rsid w:val="00994B26"/>
    <w:rsid w:val="00996F7F"/>
    <w:rsid w:val="00997671"/>
    <w:rsid w:val="00997E22"/>
    <w:rsid w:val="009A1682"/>
    <w:rsid w:val="009A1B31"/>
    <w:rsid w:val="009A2506"/>
    <w:rsid w:val="009A2676"/>
    <w:rsid w:val="009A2CF2"/>
    <w:rsid w:val="009A3826"/>
    <w:rsid w:val="009A3CB3"/>
    <w:rsid w:val="009A488C"/>
    <w:rsid w:val="009A5855"/>
    <w:rsid w:val="009A64EB"/>
    <w:rsid w:val="009A6E08"/>
    <w:rsid w:val="009B047F"/>
    <w:rsid w:val="009B1777"/>
    <w:rsid w:val="009B18BB"/>
    <w:rsid w:val="009B243A"/>
    <w:rsid w:val="009B4726"/>
    <w:rsid w:val="009B4E4D"/>
    <w:rsid w:val="009B5121"/>
    <w:rsid w:val="009B5228"/>
    <w:rsid w:val="009B6726"/>
    <w:rsid w:val="009B7952"/>
    <w:rsid w:val="009C0E6C"/>
    <w:rsid w:val="009C379A"/>
    <w:rsid w:val="009C3D9E"/>
    <w:rsid w:val="009C4DE2"/>
    <w:rsid w:val="009C5684"/>
    <w:rsid w:val="009D0DD7"/>
    <w:rsid w:val="009D13E0"/>
    <w:rsid w:val="009D2233"/>
    <w:rsid w:val="009D3DD8"/>
    <w:rsid w:val="009D3FD1"/>
    <w:rsid w:val="009D5821"/>
    <w:rsid w:val="009D76AE"/>
    <w:rsid w:val="009E021E"/>
    <w:rsid w:val="009E0D6C"/>
    <w:rsid w:val="009E1170"/>
    <w:rsid w:val="009E2278"/>
    <w:rsid w:val="009E26FA"/>
    <w:rsid w:val="009E30B3"/>
    <w:rsid w:val="009E342A"/>
    <w:rsid w:val="009E7282"/>
    <w:rsid w:val="009F0157"/>
    <w:rsid w:val="009F0589"/>
    <w:rsid w:val="009F08F3"/>
    <w:rsid w:val="009F260C"/>
    <w:rsid w:val="009F2B7C"/>
    <w:rsid w:val="009F35B3"/>
    <w:rsid w:val="009F388D"/>
    <w:rsid w:val="009F3E0A"/>
    <w:rsid w:val="009F65C5"/>
    <w:rsid w:val="009F6E19"/>
    <w:rsid w:val="00A00054"/>
    <w:rsid w:val="00A00267"/>
    <w:rsid w:val="00A00639"/>
    <w:rsid w:val="00A00E1C"/>
    <w:rsid w:val="00A02EA0"/>
    <w:rsid w:val="00A04211"/>
    <w:rsid w:val="00A04B43"/>
    <w:rsid w:val="00A05302"/>
    <w:rsid w:val="00A069B8"/>
    <w:rsid w:val="00A1111F"/>
    <w:rsid w:val="00A14307"/>
    <w:rsid w:val="00A17C5C"/>
    <w:rsid w:val="00A22106"/>
    <w:rsid w:val="00A23418"/>
    <w:rsid w:val="00A23779"/>
    <w:rsid w:val="00A250D3"/>
    <w:rsid w:val="00A25AE4"/>
    <w:rsid w:val="00A25E0C"/>
    <w:rsid w:val="00A27002"/>
    <w:rsid w:val="00A2786A"/>
    <w:rsid w:val="00A27D4C"/>
    <w:rsid w:val="00A3421E"/>
    <w:rsid w:val="00A34314"/>
    <w:rsid w:val="00A34758"/>
    <w:rsid w:val="00A36309"/>
    <w:rsid w:val="00A41CF2"/>
    <w:rsid w:val="00A42CFD"/>
    <w:rsid w:val="00A44225"/>
    <w:rsid w:val="00A44E0D"/>
    <w:rsid w:val="00A45119"/>
    <w:rsid w:val="00A518AF"/>
    <w:rsid w:val="00A52147"/>
    <w:rsid w:val="00A5253E"/>
    <w:rsid w:val="00A526CC"/>
    <w:rsid w:val="00A53978"/>
    <w:rsid w:val="00A54975"/>
    <w:rsid w:val="00A567AF"/>
    <w:rsid w:val="00A57CE3"/>
    <w:rsid w:val="00A60F64"/>
    <w:rsid w:val="00A619C1"/>
    <w:rsid w:val="00A61DDC"/>
    <w:rsid w:val="00A62676"/>
    <w:rsid w:val="00A62CB7"/>
    <w:rsid w:val="00A62FE2"/>
    <w:rsid w:val="00A6341F"/>
    <w:rsid w:val="00A6423B"/>
    <w:rsid w:val="00A65B53"/>
    <w:rsid w:val="00A70115"/>
    <w:rsid w:val="00A70A06"/>
    <w:rsid w:val="00A70D38"/>
    <w:rsid w:val="00A71B66"/>
    <w:rsid w:val="00A72282"/>
    <w:rsid w:val="00A722C0"/>
    <w:rsid w:val="00A7264F"/>
    <w:rsid w:val="00A730A7"/>
    <w:rsid w:val="00A741B7"/>
    <w:rsid w:val="00A769A2"/>
    <w:rsid w:val="00A81941"/>
    <w:rsid w:val="00A8207D"/>
    <w:rsid w:val="00A830A4"/>
    <w:rsid w:val="00A83314"/>
    <w:rsid w:val="00A83E6D"/>
    <w:rsid w:val="00A84CCC"/>
    <w:rsid w:val="00A85061"/>
    <w:rsid w:val="00A850C6"/>
    <w:rsid w:val="00A85300"/>
    <w:rsid w:val="00A90065"/>
    <w:rsid w:val="00A90FB2"/>
    <w:rsid w:val="00A923F4"/>
    <w:rsid w:val="00A9444F"/>
    <w:rsid w:val="00A95975"/>
    <w:rsid w:val="00A95EFC"/>
    <w:rsid w:val="00A9692D"/>
    <w:rsid w:val="00A976B1"/>
    <w:rsid w:val="00A9797E"/>
    <w:rsid w:val="00A97EEB"/>
    <w:rsid w:val="00AA1167"/>
    <w:rsid w:val="00AA3F20"/>
    <w:rsid w:val="00AA3F40"/>
    <w:rsid w:val="00AA7B6B"/>
    <w:rsid w:val="00AB02C2"/>
    <w:rsid w:val="00AB228A"/>
    <w:rsid w:val="00AB3295"/>
    <w:rsid w:val="00AB3F59"/>
    <w:rsid w:val="00AB4923"/>
    <w:rsid w:val="00AB61A0"/>
    <w:rsid w:val="00AB6BB0"/>
    <w:rsid w:val="00AC12EF"/>
    <w:rsid w:val="00AC2381"/>
    <w:rsid w:val="00AC26B9"/>
    <w:rsid w:val="00AC3495"/>
    <w:rsid w:val="00AC47CD"/>
    <w:rsid w:val="00AC589F"/>
    <w:rsid w:val="00AC6A37"/>
    <w:rsid w:val="00AC7047"/>
    <w:rsid w:val="00AD0B59"/>
    <w:rsid w:val="00AD1DD9"/>
    <w:rsid w:val="00AD2922"/>
    <w:rsid w:val="00AD2E4D"/>
    <w:rsid w:val="00AD48C1"/>
    <w:rsid w:val="00AD4AAB"/>
    <w:rsid w:val="00AD5C41"/>
    <w:rsid w:val="00AD6C43"/>
    <w:rsid w:val="00AE2D3C"/>
    <w:rsid w:val="00AE2FD7"/>
    <w:rsid w:val="00AE3FBB"/>
    <w:rsid w:val="00AE552A"/>
    <w:rsid w:val="00AF235D"/>
    <w:rsid w:val="00AF25D5"/>
    <w:rsid w:val="00AF28CE"/>
    <w:rsid w:val="00AF3709"/>
    <w:rsid w:val="00AF3C94"/>
    <w:rsid w:val="00AF49C0"/>
    <w:rsid w:val="00AF6A2A"/>
    <w:rsid w:val="00AF6F12"/>
    <w:rsid w:val="00B00714"/>
    <w:rsid w:val="00B02FC7"/>
    <w:rsid w:val="00B031B6"/>
    <w:rsid w:val="00B039B0"/>
    <w:rsid w:val="00B04546"/>
    <w:rsid w:val="00B05243"/>
    <w:rsid w:val="00B05F0D"/>
    <w:rsid w:val="00B0755C"/>
    <w:rsid w:val="00B10199"/>
    <w:rsid w:val="00B10489"/>
    <w:rsid w:val="00B10A65"/>
    <w:rsid w:val="00B11AA3"/>
    <w:rsid w:val="00B12D85"/>
    <w:rsid w:val="00B13756"/>
    <w:rsid w:val="00B13FB4"/>
    <w:rsid w:val="00B14556"/>
    <w:rsid w:val="00B14DFA"/>
    <w:rsid w:val="00B1662C"/>
    <w:rsid w:val="00B16765"/>
    <w:rsid w:val="00B16FCA"/>
    <w:rsid w:val="00B17252"/>
    <w:rsid w:val="00B17BCB"/>
    <w:rsid w:val="00B17EDF"/>
    <w:rsid w:val="00B206DF"/>
    <w:rsid w:val="00B2085E"/>
    <w:rsid w:val="00B20A00"/>
    <w:rsid w:val="00B210A2"/>
    <w:rsid w:val="00B21209"/>
    <w:rsid w:val="00B21BE4"/>
    <w:rsid w:val="00B22C44"/>
    <w:rsid w:val="00B2382C"/>
    <w:rsid w:val="00B23AE9"/>
    <w:rsid w:val="00B23F42"/>
    <w:rsid w:val="00B25025"/>
    <w:rsid w:val="00B2551F"/>
    <w:rsid w:val="00B27615"/>
    <w:rsid w:val="00B27ADB"/>
    <w:rsid w:val="00B30F2A"/>
    <w:rsid w:val="00B31022"/>
    <w:rsid w:val="00B31E9D"/>
    <w:rsid w:val="00B3579B"/>
    <w:rsid w:val="00B36F1E"/>
    <w:rsid w:val="00B372A1"/>
    <w:rsid w:val="00B4044E"/>
    <w:rsid w:val="00B423D9"/>
    <w:rsid w:val="00B42AB1"/>
    <w:rsid w:val="00B43342"/>
    <w:rsid w:val="00B43888"/>
    <w:rsid w:val="00B46DDE"/>
    <w:rsid w:val="00B4720E"/>
    <w:rsid w:val="00B473B7"/>
    <w:rsid w:val="00B508FB"/>
    <w:rsid w:val="00B5195E"/>
    <w:rsid w:val="00B526B3"/>
    <w:rsid w:val="00B53412"/>
    <w:rsid w:val="00B54A6A"/>
    <w:rsid w:val="00B55318"/>
    <w:rsid w:val="00B568B9"/>
    <w:rsid w:val="00B6025B"/>
    <w:rsid w:val="00B60AEC"/>
    <w:rsid w:val="00B60BAD"/>
    <w:rsid w:val="00B61C86"/>
    <w:rsid w:val="00B62932"/>
    <w:rsid w:val="00B62EA8"/>
    <w:rsid w:val="00B63C83"/>
    <w:rsid w:val="00B64782"/>
    <w:rsid w:val="00B64CA4"/>
    <w:rsid w:val="00B6634B"/>
    <w:rsid w:val="00B66671"/>
    <w:rsid w:val="00B66EDC"/>
    <w:rsid w:val="00B67679"/>
    <w:rsid w:val="00B6771E"/>
    <w:rsid w:val="00B70B53"/>
    <w:rsid w:val="00B7176D"/>
    <w:rsid w:val="00B72ED5"/>
    <w:rsid w:val="00B7325E"/>
    <w:rsid w:val="00B745B8"/>
    <w:rsid w:val="00B751E9"/>
    <w:rsid w:val="00B7581F"/>
    <w:rsid w:val="00B75F75"/>
    <w:rsid w:val="00B7799D"/>
    <w:rsid w:val="00B77F40"/>
    <w:rsid w:val="00B803EF"/>
    <w:rsid w:val="00B81496"/>
    <w:rsid w:val="00B814D4"/>
    <w:rsid w:val="00B82BDA"/>
    <w:rsid w:val="00B82CF6"/>
    <w:rsid w:val="00B83435"/>
    <w:rsid w:val="00B841E3"/>
    <w:rsid w:val="00B86185"/>
    <w:rsid w:val="00B8658B"/>
    <w:rsid w:val="00B87DE9"/>
    <w:rsid w:val="00B90876"/>
    <w:rsid w:val="00B90D30"/>
    <w:rsid w:val="00B91DCE"/>
    <w:rsid w:val="00B93C15"/>
    <w:rsid w:val="00B93C1D"/>
    <w:rsid w:val="00B93EA7"/>
    <w:rsid w:val="00B942A4"/>
    <w:rsid w:val="00B94905"/>
    <w:rsid w:val="00B94D21"/>
    <w:rsid w:val="00B95C7B"/>
    <w:rsid w:val="00B95EA2"/>
    <w:rsid w:val="00B9610C"/>
    <w:rsid w:val="00B968A8"/>
    <w:rsid w:val="00BA01FD"/>
    <w:rsid w:val="00BA14E3"/>
    <w:rsid w:val="00BA2776"/>
    <w:rsid w:val="00BA31B9"/>
    <w:rsid w:val="00BA393A"/>
    <w:rsid w:val="00BA41C2"/>
    <w:rsid w:val="00BA54C0"/>
    <w:rsid w:val="00BA62FA"/>
    <w:rsid w:val="00BA69E2"/>
    <w:rsid w:val="00BA74EB"/>
    <w:rsid w:val="00BA7748"/>
    <w:rsid w:val="00BB0970"/>
    <w:rsid w:val="00BB14CC"/>
    <w:rsid w:val="00BB1DE0"/>
    <w:rsid w:val="00BB2413"/>
    <w:rsid w:val="00BB2651"/>
    <w:rsid w:val="00BB2B91"/>
    <w:rsid w:val="00BB69E2"/>
    <w:rsid w:val="00BB6FC3"/>
    <w:rsid w:val="00BB7C81"/>
    <w:rsid w:val="00BC046B"/>
    <w:rsid w:val="00BC3CAF"/>
    <w:rsid w:val="00BC45B5"/>
    <w:rsid w:val="00BC557D"/>
    <w:rsid w:val="00BC5E65"/>
    <w:rsid w:val="00BC6AD7"/>
    <w:rsid w:val="00BC6D45"/>
    <w:rsid w:val="00BC7BA0"/>
    <w:rsid w:val="00BD043B"/>
    <w:rsid w:val="00BD043D"/>
    <w:rsid w:val="00BD14D6"/>
    <w:rsid w:val="00BD2D52"/>
    <w:rsid w:val="00BD3A0B"/>
    <w:rsid w:val="00BD3E8E"/>
    <w:rsid w:val="00BD4B4F"/>
    <w:rsid w:val="00BD51A3"/>
    <w:rsid w:val="00BE167F"/>
    <w:rsid w:val="00BE1B90"/>
    <w:rsid w:val="00BE212F"/>
    <w:rsid w:val="00BE2216"/>
    <w:rsid w:val="00BE4D1B"/>
    <w:rsid w:val="00BE6F93"/>
    <w:rsid w:val="00BF0B7B"/>
    <w:rsid w:val="00BF17C0"/>
    <w:rsid w:val="00BF259D"/>
    <w:rsid w:val="00BF2849"/>
    <w:rsid w:val="00BF2B69"/>
    <w:rsid w:val="00BF3AAA"/>
    <w:rsid w:val="00BF42B0"/>
    <w:rsid w:val="00BF513A"/>
    <w:rsid w:val="00BF5438"/>
    <w:rsid w:val="00BF625A"/>
    <w:rsid w:val="00BF7D8B"/>
    <w:rsid w:val="00C00E63"/>
    <w:rsid w:val="00C01D6D"/>
    <w:rsid w:val="00C023F3"/>
    <w:rsid w:val="00C03010"/>
    <w:rsid w:val="00C0376C"/>
    <w:rsid w:val="00C0463E"/>
    <w:rsid w:val="00C055D3"/>
    <w:rsid w:val="00C0580B"/>
    <w:rsid w:val="00C06E36"/>
    <w:rsid w:val="00C11546"/>
    <w:rsid w:val="00C11571"/>
    <w:rsid w:val="00C115A4"/>
    <w:rsid w:val="00C11C4D"/>
    <w:rsid w:val="00C1282D"/>
    <w:rsid w:val="00C1346D"/>
    <w:rsid w:val="00C155D8"/>
    <w:rsid w:val="00C175A0"/>
    <w:rsid w:val="00C17BC2"/>
    <w:rsid w:val="00C20630"/>
    <w:rsid w:val="00C2110E"/>
    <w:rsid w:val="00C2112E"/>
    <w:rsid w:val="00C23160"/>
    <w:rsid w:val="00C25181"/>
    <w:rsid w:val="00C30BDF"/>
    <w:rsid w:val="00C31081"/>
    <w:rsid w:val="00C33227"/>
    <w:rsid w:val="00C343AB"/>
    <w:rsid w:val="00C35134"/>
    <w:rsid w:val="00C35BA3"/>
    <w:rsid w:val="00C35F45"/>
    <w:rsid w:val="00C36108"/>
    <w:rsid w:val="00C418A8"/>
    <w:rsid w:val="00C42A3D"/>
    <w:rsid w:val="00C42C12"/>
    <w:rsid w:val="00C4372A"/>
    <w:rsid w:val="00C441C6"/>
    <w:rsid w:val="00C444BE"/>
    <w:rsid w:val="00C44DDC"/>
    <w:rsid w:val="00C4710A"/>
    <w:rsid w:val="00C5041E"/>
    <w:rsid w:val="00C51ECD"/>
    <w:rsid w:val="00C53B3F"/>
    <w:rsid w:val="00C601F4"/>
    <w:rsid w:val="00C61074"/>
    <w:rsid w:val="00C6152A"/>
    <w:rsid w:val="00C61C53"/>
    <w:rsid w:val="00C62AF1"/>
    <w:rsid w:val="00C632B8"/>
    <w:rsid w:val="00C64A01"/>
    <w:rsid w:val="00C65F5A"/>
    <w:rsid w:val="00C66B2E"/>
    <w:rsid w:val="00C70543"/>
    <w:rsid w:val="00C708C4"/>
    <w:rsid w:val="00C7091E"/>
    <w:rsid w:val="00C70C50"/>
    <w:rsid w:val="00C70FF7"/>
    <w:rsid w:val="00C71408"/>
    <w:rsid w:val="00C71667"/>
    <w:rsid w:val="00C726B8"/>
    <w:rsid w:val="00C73B9E"/>
    <w:rsid w:val="00C7583A"/>
    <w:rsid w:val="00C80018"/>
    <w:rsid w:val="00C8355D"/>
    <w:rsid w:val="00C840A9"/>
    <w:rsid w:val="00C9077F"/>
    <w:rsid w:val="00C928AA"/>
    <w:rsid w:val="00C94063"/>
    <w:rsid w:val="00C9410A"/>
    <w:rsid w:val="00C944DD"/>
    <w:rsid w:val="00C94B61"/>
    <w:rsid w:val="00C95015"/>
    <w:rsid w:val="00C9566F"/>
    <w:rsid w:val="00C95A74"/>
    <w:rsid w:val="00C96BCE"/>
    <w:rsid w:val="00C96D37"/>
    <w:rsid w:val="00C96DF7"/>
    <w:rsid w:val="00CA0ED7"/>
    <w:rsid w:val="00CA1B92"/>
    <w:rsid w:val="00CA1D22"/>
    <w:rsid w:val="00CA217E"/>
    <w:rsid w:val="00CA39C5"/>
    <w:rsid w:val="00CA4C3B"/>
    <w:rsid w:val="00CA6760"/>
    <w:rsid w:val="00CA69E7"/>
    <w:rsid w:val="00CA7D47"/>
    <w:rsid w:val="00CB1BE0"/>
    <w:rsid w:val="00CB4334"/>
    <w:rsid w:val="00CB5C61"/>
    <w:rsid w:val="00CB786F"/>
    <w:rsid w:val="00CC25C6"/>
    <w:rsid w:val="00CC2988"/>
    <w:rsid w:val="00CC3976"/>
    <w:rsid w:val="00CC3FAD"/>
    <w:rsid w:val="00CC462D"/>
    <w:rsid w:val="00CC6108"/>
    <w:rsid w:val="00CD1E47"/>
    <w:rsid w:val="00CD3BCA"/>
    <w:rsid w:val="00CD4734"/>
    <w:rsid w:val="00CD78BB"/>
    <w:rsid w:val="00CE37E7"/>
    <w:rsid w:val="00CE7EDB"/>
    <w:rsid w:val="00CE7FAC"/>
    <w:rsid w:val="00CF03B2"/>
    <w:rsid w:val="00CF18B1"/>
    <w:rsid w:val="00CF312B"/>
    <w:rsid w:val="00CF3F90"/>
    <w:rsid w:val="00CF4276"/>
    <w:rsid w:val="00CF51D5"/>
    <w:rsid w:val="00CF65F2"/>
    <w:rsid w:val="00CF7063"/>
    <w:rsid w:val="00CF7259"/>
    <w:rsid w:val="00CF7864"/>
    <w:rsid w:val="00CF7F65"/>
    <w:rsid w:val="00D01794"/>
    <w:rsid w:val="00D04252"/>
    <w:rsid w:val="00D044E0"/>
    <w:rsid w:val="00D0603B"/>
    <w:rsid w:val="00D07348"/>
    <w:rsid w:val="00D07E30"/>
    <w:rsid w:val="00D11EFB"/>
    <w:rsid w:val="00D1270A"/>
    <w:rsid w:val="00D13FED"/>
    <w:rsid w:val="00D15D74"/>
    <w:rsid w:val="00D16D94"/>
    <w:rsid w:val="00D20707"/>
    <w:rsid w:val="00D218D4"/>
    <w:rsid w:val="00D22467"/>
    <w:rsid w:val="00D24489"/>
    <w:rsid w:val="00D25526"/>
    <w:rsid w:val="00D2621D"/>
    <w:rsid w:val="00D27EF9"/>
    <w:rsid w:val="00D30E82"/>
    <w:rsid w:val="00D310E7"/>
    <w:rsid w:val="00D31CA5"/>
    <w:rsid w:val="00D32F03"/>
    <w:rsid w:val="00D33B41"/>
    <w:rsid w:val="00D33DC0"/>
    <w:rsid w:val="00D349B1"/>
    <w:rsid w:val="00D3508C"/>
    <w:rsid w:val="00D36652"/>
    <w:rsid w:val="00D37933"/>
    <w:rsid w:val="00D37E0F"/>
    <w:rsid w:val="00D40243"/>
    <w:rsid w:val="00D410B8"/>
    <w:rsid w:val="00D44904"/>
    <w:rsid w:val="00D45CBA"/>
    <w:rsid w:val="00D46ECD"/>
    <w:rsid w:val="00D50161"/>
    <w:rsid w:val="00D52154"/>
    <w:rsid w:val="00D52EFF"/>
    <w:rsid w:val="00D53948"/>
    <w:rsid w:val="00D5458D"/>
    <w:rsid w:val="00D54866"/>
    <w:rsid w:val="00D55EC6"/>
    <w:rsid w:val="00D56113"/>
    <w:rsid w:val="00D56AC1"/>
    <w:rsid w:val="00D6027C"/>
    <w:rsid w:val="00D60306"/>
    <w:rsid w:val="00D603EC"/>
    <w:rsid w:val="00D60416"/>
    <w:rsid w:val="00D60D45"/>
    <w:rsid w:val="00D61127"/>
    <w:rsid w:val="00D61D44"/>
    <w:rsid w:val="00D62DB2"/>
    <w:rsid w:val="00D63164"/>
    <w:rsid w:val="00D64E1E"/>
    <w:rsid w:val="00D64F94"/>
    <w:rsid w:val="00D66F75"/>
    <w:rsid w:val="00D7034F"/>
    <w:rsid w:val="00D717DE"/>
    <w:rsid w:val="00D72601"/>
    <w:rsid w:val="00D75A38"/>
    <w:rsid w:val="00D76087"/>
    <w:rsid w:val="00D76DD3"/>
    <w:rsid w:val="00D76E13"/>
    <w:rsid w:val="00D778C1"/>
    <w:rsid w:val="00D77A69"/>
    <w:rsid w:val="00D80211"/>
    <w:rsid w:val="00D808DA"/>
    <w:rsid w:val="00D80EE8"/>
    <w:rsid w:val="00D81C1B"/>
    <w:rsid w:val="00D83225"/>
    <w:rsid w:val="00D83D38"/>
    <w:rsid w:val="00D861BA"/>
    <w:rsid w:val="00D872FA"/>
    <w:rsid w:val="00D92048"/>
    <w:rsid w:val="00D94EE0"/>
    <w:rsid w:val="00D962B9"/>
    <w:rsid w:val="00D9755B"/>
    <w:rsid w:val="00D9760A"/>
    <w:rsid w:val="00DA2973"/>
    <w:rsid w:val="00DA33B7"/>
    <w:rsid w:val="00DA368E"/>
    <w:rsid w:val="00DA3AF0"/>
    <w:rsid w:val="00DA3EE6"/>
    <w:rsid w:val="00DA4571"/>
    <w:rsid w:val="00DB0133"/>
    <w:rsid w:val="00DB0B04"/>
    <w:rsid w:val="00DB0E2A"/>
    <w:rsid w:val="00DB2B8F"/>
    <w:rsid w:val="00DB3C3A"/>
    <w:rsid w:val="00DB481E"/>
    <w:rsid w:val="00DB63DD"/>
    <w:rsid w:val="00DB6A2B"/>
    <w:rsid w:val="00DB6B96"/>
    <w:rsid w:val="00DC04BD"/>
    <w:rsid w:val="00DC0F1D"/>
    <w:rsid w:val="00DC1687"/>
    <w:rsid w:val="00DC4B72"/>
    <w:rsid w:val="00DC54D8"/>
    <w:rsid w:val="00DC7676"/>
    <w:rsid w:val="00DC7C6B"/>
    <w:rsid w:val="00DD337F"/>
    <w:rsid w:val="00DD45DA"/>
    <w:rsid w:val="00DD4998"/>
    <w:rsid w:val="00DD51D9"/>
    <w:rsid w:val="00DD54C6"/>
    <w:rsid w:val="00DD551C"/>
    <w:rsid w:val="00DD5F16"/>
    <w:rsid w:val="00DD6FDF"/>
    <w:rsid w:val="00DD75A0"/>
    <w:rsid w:val="00DE0903"/>
    <w:rsid w:val="00DE0CD4"/>
    <w:rsid w:val="00DE0DAA"/>
    <w:rsid w:val="00DE1528"/>
    <w:rsid w:val="00DE15FA"/>
    <w:rsid w:val="00DE22CF"/>
    <w:rsid w:val="00DE2F55"/>
    <w:rsid w:val="00DE3296"/>
    <w:rsid w:val="00DE3452"/>
    <w:rsid w:val="00DE37DD"/>
    <w:rsid w:val="00DE4CD9"/>
    <w:rsid w:val="00DE53A9"/>
    <w:rsid w:val="00DE57F8"/>
    <w:rsid w:val="00DF044B"/>
    <w:rsid w:val="00DF158B"/>
    <w:rsid w:val="00DF1A66"/>
    <w:rsid w:val="00DF2807"/>
    <w:rsid w:val="00DF2FB6"/>
    <w:rsid w:val="00DF53D4"/>
    <w:rsid w:val="00DF62F5"/>
    <w:rsid w:val="00DF7E18"/>
    <w:rsid w:val="00E0008C"/>
    <w:rsid w:val="00E00A2C"/>
    <w:rsid w:val="00E00FB4"/>
    <w:rsid w:val="00E02CF2"/>
    <w:rsid w:val="00E04CDE"/>
    <w:rsid w:val="00E0510A"/>
    <w:rsid w:val="00E079A3"/>
    <w:rsid w:val="00E07C32"/>
    <w:rsid w:val="00E07E61"/>
    <w:rsid w:val="00E11110"/>
    <w:rsid w:val="00E15127"/>
    <w:rsid w:val="00E15182"/>
    <w:rsid w:val="00E157C1"/>
    <w:rsid w:val="00E16AF1"/>
    <w:rsid w:val="00E22AA1"/>
    <w:rsid w:val="00E23ADB"/>
    <w:rsid w:val="00E23F25"/>
    <w:rsid w:val="00E23F89"/>
    <w:rsid w:val="00E24457"/>
    <w:rsid w:val="00E24E7D"/>
    <w:rsid w:val="00E27DFE"/>
    <w:rsid w:val="00E30E24"/>
    <w:rsid w:val="00E341E3"/>
    <w:rsid w:val="00E3441E"/>
    <w:rsid w:val="00E3478E"/>
    <w:rsid w:val="00E362D0"/>
    <w:rsid w:val="00E36563"/>
    <w:rsid w:val="00E369BE"/>
    <w:rsid w:val="00E410F1"/>
    <w:rsid w:val="00E41A1C"/>
    <w:rsid w:val="00E43304"/>
    <w:rsid w:val="00E44C8C"/>
    <w:rsid w:val="00E44E6F"/>
    <w:rsid w:val="00E4591A"/>
    <w:rsid w:val="00E45D17"/>
    <w:rsid w:val="00E478E7"/>
    <w:rsid w:val="00E51900"/>
    <w:rsid w:val="00E5377B"/>
    <w:rsid w:val="00E542CA"/>
    <w:rsid w:val="00E555C5"/>
    <w:rsid w:val="00E562B7"/>
    <w:rsid w:val="00E564FB"/>
    <w:rsid w:val="00E568D5"/>
    <w:rsid w:val="00E6026C"/>
    <w:rsid w:val="00E60725"/>
    <w:rsid w:val="00E62354"/>
    <w:rsid w:val="00E629B4"/>
    <w:rsid w:val="00E62DCE"/>
    <w:rsid w:val="00E6350C"/>
    <w:rsid w:val="00E64AEB"/>
    <w:rsid w:val="00E67F5E"/>
    <w:rsid w:val="00E70B18"/>
    <w:rsid w:val="00E73615"/>
    <w:rsid w:val="00E73F03"/>
    <w:rsid w:val="00E73F64"/>
    <w:rsid w:val="00E7400F"/>
    <w:rsid w:val="00E75872"/>
    <w:rsid w:val="00E75ED5"/>
    <w:rsid w:val="00E76C74"/>
    <w:rsid w:val="00E7725C"/>
    <w:rsid w:val="00E77F05"/>
    <w:rsid w:val="00E8046F"/>
    <w:rsid w:val="00E8075C"/>
    <w:rsid w:val="00E8205C"/>
    <w:rsid w:val="00E8278A"/>
    <w:rsid w:val="00E82BA5"/>
    <w:rsid w:val="00E82C84"/>
    <w:rsid w:val="00E8396B"/>
    <w:rsid w:val="00E83DAE"/>
    <w:rsid w:val="00E86129"/>
    <w:rsid w:val="00E86548"/>
    <w:rsid w:val="00E86C41"/>
    <w:rsid w:val="00E90D28"/>
    <w:rsid w:val="00E915D1"/>
    <w:rsid w:val="00E922B7"/>
    <w:rsid w:val="00E965AA"/>
    <w:rsid w:val="00EA03F8"/>
    <w:rsid w:val="00EA0411"/>
    <w:rsid w:val="00EA07F8"/>
    <w:rsid w:val="00EA3389"/>
    <w:rsid w:val="00EA5862"/>
    <w:rsid w:val="00EA5EB3"/>
    <w:rsid w:val="00EA63C0"/>
    <w:rsid w:val="00EA6989"/>
    <w:rsid w:val="00EA7DCA"/>
    <w:rsid w:val="00EB2CAE"/>
    <w:rsid w:val="00EB3051"/>
    <w:rsid w:val="00EB54E6"/>
    <w:rsid w:val="00EB7D5D"/>
    <w:rsid w:val="00EC2267"/>
    <w:rsid w:val="00EC2EF9"/>
    <w:rsid w:val="00EC2F5B"/>
    <w:rsid w:val="00EC3AB1"/>
    <w:rsid w:val="00EC6E6A"/>
    <w:rsid w:val="00EC7102"/>
    <w:rsid w:val="00EC7BD3"/>
    <w:rsid w:val="00ED0752"/>
    <w:rsid w:val="00ED0852"/>
    <w:rsid w:val="00ED15CF"/>
    <w:rsid w:val="00ED1D8A"/>
    <w:rsid w:val="00ED1E40"/>
    <w:rsid w:val="00ED2241"/>
    <w:rsid w:val="00ED4764"/>
    <w:rsid w:val="00ED510F"/>
    <w:rsid w:val="00ED66DC"/>
    <w:rsid w:val="00ED7FE4"/>
    <w:rsid w:val="00EE20D8"/>
    <w:rsid w:val="00EE3AC9"/>
    <w:rsid w:val="00EE3B45"/>
    <w:rsid w:val="00EE3C90"/>
    <w:rsid w:val="00EE5490"/>
    <w:rsid w:val="00EE5574"/>
    <w:rsid w:val="00EE5857"/>
    <w:rsid w:val="00EE7599"/>
    <w:rsid w:val="00EE76CD"/>
    <w:rsid w:val="00EE789A"/>
    <w:rsid w:val="00EF1F1D"/>
    <w:rsid w:val="00EF3463"/>
    <w:rsid w:val="00EF38C1"/>
    <w:rsid w:val="00EF4F87"/>
    <w:rsid w:val="00EF5852"/>
    <w:rsid w:val="00EF7CA9"/>
    <w:rsid w:val="00F01754"/>
    <w:rsid w:val="00F029A3"/>
    <w:rsid w:val="00F04783"/>
    <w:rsid w:val="00F05B97"/>
    <w:rsid w:val="00F067CA"/>
    <w:rsid w:val="00F06AF4"/>
    <w:rsid w:val="00F10C1F"/>
    <w:rsid w:val="00F11346"/>
    <w:rsid w:val="00F121BB"/>
    <w:rsid w:val="00F126D8"/>
    <w:rsid w:val="00F1281F"/>
    <w:rsid w:val="00F131C1"/>
    <w:rsid w:val="00F13737"/>
    <w:rsid w:val="00F13AB4"/>
    <w:rsid w:val="00F13D0E"/>
    <w:rsid w:val="00F141B9"/>
    <w:rsid w:val="00F14959"/>
    <w:rsid w:val="00F14F01"/>
    <w:rsid w:val="00F159CC"/>
    <w:rsid w:val="00F1633B"/>
    <w:rsid w:val="00F16348"/>
    <w:rsid w:val="00F17748"/>
    <w:rsid w:val="00F20D75"/>
    <w:rsid w:val="00F21C28"/>
    <w:rsid w:val="00F21DD3"/>
    <w:rsid w:val="00F22B02"/>
    <w:rsid w:val="00F233F8"/>
    <w:rsid w:val="00F24C60"/>
    <w:rsid w:val="00F2582E"/>
    <w:rsid w:val="00F26C9C"/>
    <w:rsid w:val="00F27E71"/>
    <w:rsid w:val="00F30000"/>
    <w:rsid w:val="00F3064E"/>
    <w:rsid w:val="00F31114"/>
    <w:rsid w:val="00F325BD"/>
    <w:rsid w:val="00F330E3"/>
    <w:rsid w:val="00F3387D"/>
    <w:rsid w:val="00F341C3"/>
    <w:rsid w:val="00F34633"/>
    <w:rsid w:val="00F35440"/>
    <w:rsid w:val="00F35AB0"/>
    <w:rsid w:val="00F3698A"/>
    <w:rsid w:val="00F36E94"/>
    <w:rsid w:val="00F37E85"/>
    <w:rsid w:val="00F40C74"/>
    <w:rsid w:val="00F42AED"/>
    <w:rsid w:val="00F42B6D"/>
    <w:rsid w:val="00F4357A"/>
    <w:rsid w:val="00F43694"/>
    <w:rsid w:val="00F4452F"/>
    <w:rsid w:val="00F44B2F"/>
    <w:rsid w:val="00F45158"/>
    <w:rsid w:val="00F452A0"/>
    <w:rsid w:val="00F45522"/>
    <w:rsid w:val="00F45C1B"/>
    <w:rsid w:val="00F46452"/>
    <w:rsid w:val="00F4779C"/>
    <w:rsid w:val="00F47BB6"/>
    <w:rsid w:val="00F5235D"/>
    <w:rsid w:val="00F53493"/>
    <w:rsid w:val="00F53B61"/>
    <w:rsid w:val="00F53CD9"/>
    <w:rsid w:val="00F558AC"/>
    <w:rsid w:val="00F55DF3"/>
    <w:rsid w:val="00F56461"/>
    <w:rsid w:val="00F564E4"/>
    <w:rsid w:val="00F56F0C"/>
    <w:rsid w:val="00F576DB"/>
    <w:rsid w:val="00F57AD6"/>
    <w:rsid w:val="00F60D20"/>
    <w:rsid w:val="00F6133E"/>
    <w:rsid w:val="00F61E5E"/>
    <w:rsid w:val="00F62123"/>
    <w:rsid w:val="00F646B4"/>
    <w:rsid w:val="00F65BC7"/>
    <w:rsid w:val="00F66A88"/>
    <w:rsid w:val="00F66E75"/>
    <w:rsid w:val="00F67E39"/>
    <w:rsid w:val="00F70AE5"/>
    <w:rsid w:val="00F70C90"/>
    <w:rsid w:val="00F70D38"/>
    <w:rsid w:val="00F7674B"/>
    <w:rsid w:val="00F768BD"/>
    <w:rsid w:val="00F804A4"/>
    <w:rsid w:val="00F80AE9"/>
    <w:rsid w:val="00F829BD"/>
    <w:rsid w:val="00F832D6"/>
    <w:rsid w:val="00F84DFD"/>
    <w:rsid w:val="00F85881"/>
    <w:rsid w:val="00F875F8"/>
    <w:rsid w:val="00F87F8C"/>
    <w:rsid w:val="00F900B2"/>
    <w:rsid w:val="00F91BC4"/>
    <w:rsid w:val="00F91C97"/>
    <w:rsid w:val="00F93658"/>
    <w:rsid w:val="00F9439E"/>
    <w:rsid w:val="00F95823"/>
    <w:rsid w:val="00F95D78"/>
    <w:rsid w:val="00F9710B"/>
    <w:rsid w:val="00F975EC"/>
    <w:rsid w:val="00F97DC3"/>
    <w:rsid w:val="00F97F31"/>
    <w:rsid w:val="00FA059E"/>
    <w:rsid w:val="00FA101B"/>
    <w:rsid w:val="00FA3FF5"/>
    <w:rsid w:val="00FA4A81"/>
    <w:rsid w:val="00FA506A"/>
    <w:rsid w:val="00FA7413"/>
    <w:rsid w:val="00FA77B5"/>
    <w:rsid w:val="00FB0714"/>
    <w:rsid w:val="00FB0F92"/>
    <w:rsid w:val="00FB202D"/>
    <w:rsid w:val="00FB277E"/>
    <w:rsid w:val="00FB2B23"/>
    <w:rsid w:val="00FB318A"/>
    <w:rsid w:val="00FB3873"/>
    <w:rsid w:val="00FB541C"/>
    <w:rsid w:val="00FB54CE"/>
    <w:rsid w:val="00FB58DB"/>
    <w:rsid w:val="00FB5BDF"/>
    <w:rsid w:val="00FB5E13"/>
    <w:rsid w:val="00FB6315"/>
    <w:rsid w:val="00FC0E2A"/>
    <w:rsid w:val="00FC3991"/>
    <w:rsid w:val="00FC7626"/>
    <w:rsid w:val="00FC7AF1"/>
    <w:rsid w:val="00FD2CD6"/>
    <w:rsid w:val="00FD2E76"/>
    <w:rsid w:val="00FD38BE"/>
    <w:rsid w:val="00FD3CC7"/>
    <w:rsid w:val="00FD3DC3"/>
    <w:rsid w:val="00FD3F3B"/>
    <w:rsid w:val="00FD485B"/>
    <w:rsid w:val="00FD5E15"/>
    <w:rsid w:val="00FD630B"/>
    <w:rsid w:val="00FD66D0"/>
    <w:rsid w:val="00FD7777"/>
    <w:rsid w:val="00FD7BC7"/>
    <w:rsid w:val="00FE087B"/>
    <w:rsid w:val="00FE131A"/>
    <w:rsid w:val="00FE14F5"/>
    <w:rsid w:val="00FE19E4"/>
    <w:rsid w:val="00FE2A76"/>
    <w:rsid w:val="00FE2CE6"/>
    <w:rsid w:val="00FE38ED"/>
    <w:rsid w:val="00FE3A7D"/>
    <w:rsid w:val="00FE4B38"/>
    <w:rsid w:val="00FE62D9"/>
    <w:rsid w:val="00FF1420"/>
    <w:rsid w:val="00FF1564"/>
    <w:rsid w:val="00FF17DE"/>
    <w:rsid w:val="00FF2106"/>
    <w:rsid w:val="00FF4E48"/>
    <w:rsid w:val="00FF521E"/>
    <w:rsid w:val="00FF60F3"/>
    <w:rsid w:val="00FF7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855"/>
    <w:pPr>
      <w:ind w:left="851" w:hanging="851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Олімпіада"/>
    <w:basedOn w:val="Normal"/>
    <w:link w:val="a0"/>
    <w:uiPriority w:val="99"/>
    <w:rsid w:val="006A0128"/>
    <w:pPr>
      <w:spacing w:line="360" w:lineRule="auto"/>
      <w:ind w:left="680" w:firstLine="709"/>
      <w:jc w:val="right"/>
    </w:pPr>
    <w:rPr>
      <w:rFonts w:ascii="Arial" w:eastAsia="Times New Roman" w:hAnsi="Arial" w:cs="Arial"/>
      <w:b/>
      <w:i/>
      <w:outline/>
      <w:shadow/>
      <w:spacing w:val="-20"/>
      <w:w w:val="80"/>
      <w:position w:val="2"/>
      <w:sz w:val="30"/>
      <w:szCs w:val="30"/>
      <w:lang w:val="uk-UA" w:eastAsia="ru-RU"/>
    </w:rPr>
  </w:style>
  <w:style w:type="character" w:customStyle="1" w:styleId="a0">
    <w:name w:val="Олімпіада Знак"/>
    <w:basedOn w:val="DefaultParagraphFont"/>
    <w:link w:val="a"/>
    <w:uiPriority w:val="99"/>
    <w:locked/>
    <w:rsid w:val="006A0128"/>
    <w:rPr>
      <w:rFonts w:ascii="Arial" w:hAnsi="Arial" w:cs="Arial"/>
      <w:b/>
      <w:i/>
      <w:outline/>
      <w:shadow/>
      <w:spacing w:val="-20"/>
      <w:w w:val="80"/>
      <w:position w:val="2"/>
      <w:sz w:val="30"/>
      <w:szCs w:val="30"/>
      <w:lang w:val="uk-UA" w:eastAsia="ru-RU"/>
    </w:rPr>
  </w:style>
  <w:style w:type="paragraph" w:styleId="ListParagraph">
    <w:name w:val="List Paragraph"/>
    <w:basedOn w:val="Normal"/>
    <w:uiPriority w:val="99"/>
    <w:qFormat/>
    <w:rsid w:val="00F22B02"/>
    <w:pPr>
      <w:ind w:left="720"/>
      <w:contextualSpacing/>
    </w:pPr>
  </w:style>
  <w:style w:type="character" w:styleId="Strong">
    <w:name w:val="Strong"/>
    <w:basedOn w:val="DefaultParagraphFont"/>
    <w:uiPriority w:val="99"/>
    <w:qFormat/>
    <w:rsid w:val="00F22B02"/>
    <w:rPr>
      <w:rFonts w:cs="Times New Roman"/>
      <w:b/>
      <w:bCs/>
    </w:rPr>
  </w:style>
  <w:style w:type="paragraph" w:customStyle="1" w:styleId="western">
    <w:name w:val="western"/>
    <w:basedOn w:val="Normal"/>
    <w:uiPriority w:val="99"/>
    <w:rsid w:val="004420A6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rsid w:val="004420A6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8502D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502D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502D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502D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347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7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299</Words>
  <Characters>1710</Characters>
  <Application>Microsoft Office Outlook</Application>
  <DocSecurity>0</DocSecurity>
  <Lines>0</Lines>
  <Paragraphs>0</Paragraphs>
  <ScaleCrop>false</ScaleCrop>
  <Company>СБУ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</dc:creator>
  <cp:keywords/>
  <dc:description/>
  <cp:lastModifiedBy>Admin</cp:lastModifiedBy>
  <cp:revision>6</cp:revision>
  <dcterms:created xsi:type="dcterms:W3CDTF">2012-03-31T04:26:00Z</dcterms:created>
  <dcterms:modified xsi:type="dcterms:W3CDTF">2017-04-20T06:38:00Z</dcterms:modified>
</cp:coreProperties>
</file>